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B39" w:rsidRPr="00265BB9" w:rsidRDefault="0068454F" w:rsidP="00265BB9">
      <w:pPr>
        <w:pStyle w:val="KeinLeerraum"/>
        <w:ind w:left="426"/>
        <w:rPr>
          <w:rFonts w:ascii="Arial" w:hAnsi="Arial" w:cs="Arial"/>
        </w:rPr>
      </w:pPr>
      <w:r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D03F3D" wp14:editId="0916AFA0">
                <wp:simplePos x="0" y="0"/>
                <wp:positionH relativeFrom="column">
                  <wp:posOffset>-76200</wp:posOffset>
                </wp:positionH>
                <wp:positionV relativeFrom="paragraph">
                  <wp:posOffset>69850</wp:posOffset>
                </wp:positionV>
                <wp:extent cx="1828800" cy="628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5B39" w:rsidRPr="00BB3235" w:rsidRDefault="00B85B39" w:rsidP="00B85B39">
                            <w:pPr>
                              <w:ind w:left="425"/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60"/>
                                <w:szCs w:val="60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BB3235">
                              <w:rPr>
                                <w:rFonts w:ascii="Arial" w:hAnsi="Arial" w:cs="Arial"/>
                                <w:b/>
                                <w:color w:val="0070C0"/>
                                <w:sz w:val="60"/>
                                <w:szCs w:val="60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Verhaltensanforderung</w:t>
                            </w:r>
                            <w:r w:rsidR="00A97565" w:rsidRPr="00BB3235">
                              <w:rPr>
                                <w:rFonts w:ascii="Arial" w:hAnsi="Arial" w:cs="Arial"/>
                                <w:b/>
                                <w:color w:val="0070C0"/>
                                <w:sz w:val="60"/>
                                <w:szCs w:val="60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-6pt;margin-top:5.5pt;width:2in;height:49.5pt;z-index:-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" filled="f" stroked="f">
                <v:textbox>
                  <w:txbxContent>
                    <w:p w:rsidR="00B85B39" w:rsidRPr="00BB3235" w:rsidRDefault="00B85B39" w:rsidP="00B85B39">
                      <w:pPr>
                        <w:ind w:left="425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60"/>
                          <w:szCs w:val="60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BB3235">
                        <w:rPr>
                          <w:rFonts w:ascii="Arial" w:hAnsi="Arial" w:cs="Arial"/>
                          <w:b/>
                          <w:color w:val="0070C0"/>
                          <w:sz w:val="60"/>
                          <w:szCs w:val="60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Verhaltensanforderung</w:t>
                      </w:r>
                      <w:r w:rsidR="00A97565" w:rsidRPr="00BB3235">
                        <w:rPr>
                          <w:rFonts w:ascii="Arial" w:hAnsi="Arial" w:cs="Arial"/>
                          <w:b/>
                          <w:color w:val="0070C0"/>
                          <w:sz w:val="60"/>
                          <w:szCs w:val="60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  <w:r w:rsidR="004F5158" w:rsidRPr="00265BB9">
        <w:rPr>
          <w:rFonts w:ascii="Arial" w:hAnsi="Arial" w:cs="Arial"/>
          <w:noProof/>
        </w:rPr>
        <w:drawing>
          <wp:anchor distT="0" distB="0" distL="114300" distR="114300" simplePos="0" relativeHeight="251664384" behindDoc="1" locked="0" layoutInCell="1" allowOverlap="1" wp14:anchorId="465C43E6" wp14:editId="5CA59FED">
            <wp:simplePos x="0" y="0"/>
            <wp:positionH relativeFrom="column">
              <wp:posOffset>5200650</wp:posOffset>
            </wp:positionH>
            <wp:positionV relativeFrom="paragraph">
              <wp:posOffset>-40005</wp:posOffset>
            </wp:positionV>
            <wp:extent cx="1447800" cy="740410"/>
            <wp:effectExtent l="0" t="0" r="0" b="2540"/>
            <wp:wrapNone/>
            <wp:docPr id="55830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30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158"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F52AFA" wp14:editId="507E9787">
                <wp:simplePos x="0" y="0"/>
                <wp:positionH relativeFrom="column">
                  <wp:posOffset>5067300</wp:posOffset>
                </wp:positionH>
                <wp:positionV relativeFrom="paragraph">
                  <wp:posOffset>-78105</wp:posOffset>
                </wp:positionV>
                <wp:extent cx="0" cy="847725"/>
                <wp:effectExtent l="19050" t="0" r="19050" b="9525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7725"/>
                        </a:xfrm>
                        <a:prstGeom prst="line">
                          <a:avLst/>
                        </a:prstGeom>
                        <a:ln w="412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7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9pt,-6.15pt" to="399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" strokecolor="#4f81bd [3204]" strokeweight="3.25pt"/>
            </w:pict>
          </mc:Fallback>
        </mc:AlternateContent>
      </w:r>
    </w:p>
    <w:p w:rsidR="007D43F5" w:rsidRPr="00265BB9" w:rsidRDefault="007D43F5" w:rsidP="00265BB9">
      <w:pPr>
        <w:pStyle w:val="KeinLeerraum"/>
        <w:ind w:left="426"/>
        <w:rPr>
          <w:rFonts w:ascii="Arial" w:hAnsi="Arial" w:cs="Arial"/>
        </w:rPr>
      </w:pPr>
    </w:p>
    <w:p w:rsidR="007D43F5" w:rsidRPr="00265BB9" w:rsidRDefault="007D43F5" w:rsidP="00265BB9">
      <w:pPr>
        <w:pStyle w:val="KeinLeerraum"/>
        <w:ind w:left="426"/>
        <w:rPr>
          <w:rFonts w:ascii="Arial" w:hAnsi="Arial" w:cs="Arial"/>
        </w:rPr>
      </w:pPr>
    </w:p>
    <w:p w:rsidR="00265BB9" w:rsidRPr="00CE6BE6" w:rsidRDefault="00265BB9" w:rsidP="00265BB9">
      <w:pPr>
        <w:pStyle w:val="KeinLeerraum"/>
        <w:ind w:left="426"/>
        <w:rPr>
          <w:rFonts w:ascii="Arial" w:hAnsi="Arial" w:cs="Arial"/>
          <w:sz w:val="28"/>
          <w:szCs w:val="28"/>
        </w:rPr>
      </w:pPr>
    </w:p>
    <w:p w:rsidR="007D43F5" w:rsidRPr="00265BB9" w:rsidRDefault="00CE6BE6" w:rsidP="00265BB9">
      <w:pPr>
        <w:pStyle w:val="KeinLeerraum"/>
        <w:ind w:left="426"/>
        <w:rPr>
          <w:rFonts w:ascii="Arial" w:hAnsi="Arial" w:cs="Arial"/>
        </w:rPr>
      </w:pPr>
      <w:r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8806AA" wp14:editId="34745B76">
                <wp:simplePos x="0" y="0"/>
                <wp:positionH relativeFrom="page">
                  <wp:posOffset>604520</wp:posOffset>
                </wp:positionH>
                <wp:positionV relativeFrom="page">
                  <wp:posOffset>1461135</wp:posOffset>
                </wp:positionV>
                <wp:extent cx="6638290" cy="0"/>
                <wp:effectExtent l="0" t="19050" r="10160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8290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Gerade Verbindung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47.6pt,115.05pt" to="570.3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" strokecolor="#4f81bd [3204]" strokeweight="3.25pt">
                <w10:wrap anchorx="page" anchory="page"/>
              </v:line>
            </w:pict>
          </mc:Fallback>
        </mc:AlternateContent>
      </w:r>
    </w:p>
    <w:tbl>
      <w:tblPr>
        <w:tblStyle w:val="Tabellenraster"/>
        <w:tblW w:w="103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2551"/>
        <w:gridCol w:w="1134"/>
        <w:gridCol w:w="3828"/>
      </w:tblGrid>
      <w:tr w:rsidR="0013363E" w:rsidTr="00BB3658">
        <w:trPr>
          <w:trHeight w:val="346"/>
        </w:trPr>
        <w:tc>
          <w:tcPr>
            <w:tcW w:w="1843" w:type="dxa"/>
            <w:shd w:val="clear" w:color="auto" w:fill="auto"/>
          </w:tcPr>
          <w:p w:rsidR="0013363E" w:rsidRPr="00B14A55" w:rsidRDefault="0013363E" w:rsidP="00A026E3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Sperrbereich</w:t>
            </w:r>
            <w:r w:rsidRPr="00B14A55">
              <w:rPr>
                <w:rFonts w:ascii="Arial" w:hAnsi="Arial" w:cs="Arial"/>
                <w:b/>
              </w:rPr>
              <w:t>:</w:t>
            </w:r>
          </w:p>
        </w:tc>
        <w:sdt>
          <w:sdtPr>
            <w:id w:val="1560978719"/>
            <w:placeholder>
              <w:docPart w:val="6771D3F7FA154D0192B1F8B00AAB54BB"/>
            </w:placeholder>
          </w:sdtPr>
          <w:sdtEndPr/>
          <w:sdtContent>
            <w:bookmarkStart w:id="0" w:name="_GoBack" w:displacedByCustomXml="prev"/>
            <w:tc>
              <w:tcPr>
                <w:tcW w:w="8505" w:type="dxa"/>
                <w:gridSpan w:val="4"/>
                <w:shd w:val="clear" w:color="auto" w:fill="auto"/>
              </w:tcPr>
              <w:p w:rsidR="0013363E" w:rsidRPr="009D480D" w:rsidRDefault="00E353B1" w:rsidP="00E353B1">
                <w:pPr>
                  <w:pStyle w:val="KeinLeerraum"/>
                </w:pPr>
                <w:r>
                  <w:t xml:space="preserve"> </w:t>
                </w:r>
              </w:p>
            </w:tc>
            <w:bookmarkEnd w:id="0" w:displacedByCustomXml="next"/>
          </w:sdtContent>
        </w:sdt>
      </w:tr>
      <w:tr w:rsidR="0013363E" w:rsidTr="00BB3658">
        <w:trPr>
          <w:trHeight w:val="414"/>
        </w:trPr>
        <w:tc>
          <w:tcPr>
            <w:tcW w:w="1843" w:type="dxa"/>
            <w:shd w:val="clear" w:color="auto" w:fill="auto"/>
          </w:tcPr>
          <w:p w:rsidR="0013363E" w:rsidRPr="00B14A55" w:rsidRDefault="0013363E" w:rsidP="00A026E3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Kennung</w:t>
            </w:r>
            <w:r w:rsidRPr="00B14A55">
              <w:rPr>
                <w:rFonts w:ascii="Arial" w:hAnsi="Arial" w:cs="Arial"/>
                <w:b/>
              </w:rPr>
              <w:t>:</w:t>
            </w:r>
          </w:p>
        </w:tc>
        <w:sdt>
          <w:sdtPr>
            <w:rPr>
              <w:rFonts w:ascii="Arial" w:hAnsi="Arial" w:cs="Arial"/>
            </w:rPr>
            <w:id w:val="1437790184"/>
            <w:placeholder>
              <w:docPart w:val="FEF97A1B71F44B1C82FD2CB7CF60EE18"/>
            </w:placeholder>
          </w:sdtPr>
          <w:sdtEndPr/>
          <w:sdtContent>
            <w:tc>
              <w:tcPr>
                <w:tcW w:w="3543" w:type="dxa"/>
                <w:gridSpan w:val="2"/>
                <w:shd w:val="clear" w:color="auto" w:fill="auto"/>
              </w:tcPr>
              <w:p w:rsidR="0013363E" w:rsidRDefault="00E353B1" w:rsidP="00E353B1">
                <w:pPr>
                  <w:pStyle w:val="KeinLeerraum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  <w:tc>
          <w:tcPr>
            <w:tcW w:w="1134" w:type="dxa"/>
            <w:vMerge w:val="restart"/>
            <w:shd w:val="clear" w:color="auto" w:fill="auto"/>
          </w:tcPr>
          <w:p w:rsidR="0013363E" w:rsidRPr="00B14A55" w:rsidRDefault="0013363E" w:rsidP="00A026E3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Firma:</w:t>
            </w:r>
          </w:p>
        </w:tc>
        <w:sdt>
          <w:sdtPr>
            <w:rPr>
              <w:rFonts w:ascii="Arial" w:hAnsi="Arial" w:cs="Arial"/>
            </w:rPr>
            <w:id w:val="1651021171"/>
            <w:placeholder>
              <w:docPart w:val="6370122568644691BFF714C528FBB13F"/>
            </w:placeholder>
          </w:sdtPr>
          <w:sdtEndPr/>
          <w:sdtContent>
            <w:tc>
              <w:tcPr>
                <w:tcW w:w="3828" w:type="dxa"/>
                <w:vMerge w:val="restart"/>
                <w:shd w:val="clear" w:color="auto" w:fill="auto"/>
              </w:tcPr>
              <w:p w:rsidR="0013363E" w:rsidRPr="009D480D" w:rsidRDefault="00E353B1" w:rsidP="00E353B1">
                <w:pPr>
                  <w:pStyle w:val="KeinLeerraum"/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13363E" w:rsidTr="00BB3658">
        <w:trPr>
          <w:trHeight w:val="414"/>
        </w:trPr>
        <w:tc>
          <w:tcPr>
            <w:tcW w:w="1843" w:type="dxa"/>
            <w:shd w:val="clear" w:color="auto" w:fill="auto"/>
          </w:tcPr>
          <w:p w:rsidR="0013363E" w:rsidRPr="00B14A55" w:rsidRDefault="0013363E" w:rsidP="00A026E3">
            <w:pPr>
              <w:pStyle w:val="KeinLeerraum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Art d. Tätigkeit</w:t>
            </w:r>
          </w:p>
        </w:tc>
        <w:sdt>
          <w:sdtPr>
            <w:rPr>
              <w:rFonts w:ascii="Arial" w:hAnsi="Arial" w:cs="Arial"/>
            </w:rPr>
            <w:id w:val="-242030519"/>
            <w:placeholder>
              <w:docPart w:val="EB00F20ED2654C65B7DC1B6403BF8109"/>
            </w:placeholder>
          </w:sdtPr>
          <w:sdtEndPr/>
          <w:sdtContent>
            <w:tc>
              <w:tcPr>
                <w:tcW w:w="3543" w:type="dxa"/>
                <w:gridSpan w:val="2"/>
                <w:shd w:val="clear" w:color="auto" w:fill="auto"/>
              </w:tcPr>
              <w:p w:rsidR="0013363E" w:rsidRPr="000549A1" w:rsidRDefault="00E353B1" w:rsidP="00E353B1">
                <w:pPr>
                  <w:pStyle w:val="KeinLeerraum"/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  <w:tc>
          <w:tcPr>
            <w:tcW w:w="1134" w:type="dxa"/>
            <w:vMerge/>
            <w:shd w:val="clear" w:color="auto" w:fill="auto"/>
          </w:tcPr>
          <w:p w:rsidR="0013363E" w:rsidRPr="00B14A55" w:rsidRDefault="0013363E" w:rsidP="00265BB9">
            <w:pPr>
              <w:pStyle w:val="KeinLeerraum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13363E" w:rsidRPr="009D480D" w:rsidRDefault="0013363E" w:rsidP="00056F7E">
            <w:pPr>
              <w:pStyle w:val="KeinLeerraum"/>
            </w:pPr>
          </w:p>
        </w:tc>
      </w:tr>
      <w:tr w:rsidR="0013363E" w:rsidTr="00BB3658">
        <w:trPr>
          <w:trHeight w:val="420"/>
        </w:trPr>
        <w:tc>
          <w:tcPr>
            <w:tcW w:w="2835" w:type="dxa"/>
            <w:gridSpan w:val="2"/>
            <w:shd w:val="clear" w:color="auto" w:fill="auto"/>
          </w:tcPr>
          <w:p w:rsidR="0013363E" w:rsidRPr="00B14A55" w:rsidRDefault="0013363E" w:rsidP="00A026E3">
            <w:pPr>
              <w:pStyle w:val="KeinLeerraum"/>
              <w:rPr>
                <w:rFonts w:ascii="Arial" w:hAnsi="Arial" w:cs="Arial"/>
                <w:b/>
              </w:rPr>
            </w:pPr>
            <w:r w:rsidRPr="00B14A55">
              <w:rPr>
                <w:rFonts w:ascii="Arial" w:hAnsi="Arial" w:cs="Arial"/>
                <w:b/>
              </w:rPr>
              <w:t>Genehmigungszeitraum:</w:t>
            </w:r>
          </w:p>
        </w:tc>
        <w:sdt>
          <w:sdtPr>
            <w:rPr>
              <w:rFonts w:ascii="Arial" w:hAnsi="Arial" w:cs="Arial"/>
            </w:rPr>
            <w:id w:val="1464770225"/>
            <w:placeholder>
              <w:docPart w:val="0E43130D2089468592331065AFBC40E3"/>
            </w:placeholder>
          </w:sdtPr>
          <w:sdtEndPr/>
          <w:sdtContent>
            <w:tc>
              <w:tcPr>
                <w:tcW w:w="7513" w:type="dxa"/>
                <w:gridSpan w:val="3"/>
                <w:shd w:val="clear" w:color="auto" w:fill="auto"/>
              </w:tcPr>
              <w:p w:rsidR="0013363E" w:rsidRPr="00FF5112" w:rsidRDefault="00E353B1" w:rsidP="00E353B1">
                <w:pPr>
                  <w:pStyle w:val="KeinLeerraum"/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</w:tbl>
    <w:p w:rsidR="00B14A55" w:rsidRDefault="00B14A55" w:rsidP="00265BB9">
      <w:pPr>
        <w:pStyle w:val="KeinLeerraum"/>
        <w:ind w:left="426"/>
        <w:rPr>
          <w:rFonts w:ascii="Arial" w:hAnsi="Arial" w:cs="Arial"/>
        </w:rPr>
      </w:pPr>
      <w:r w:rsidRPr="00265BB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6EE57E14" wp14:editId="7522B8A7">
                <wp:simplePos x="0" y="0"/>
                <wp:positionH relativeFrom="column">
                  <wp:posOffset>145415</wp:posOffset>
                </wp:positionH>
                <wp:positionV relativeFrom="paragraph">
                  <wp:posOffset>32385</wp:posOffset>
                </wp:positionV>
                <wp:extent cx="6609080" cy="309245"/>
                <wp:effectExtent l="0" t="0" r="20320" b="1460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080" cy="30924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3F69" w:rsidRPr="007D43F5" w:rsidRDefault="00E83F69" w:rsidP="00E83F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7D43F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Zusätzliche Verhaltensanforderungen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8" o:spid="_x0000_s1027" type="#_x0000_t202" style="position:absolute;left:0;text-align:left;margin-left:11.45pt;margin-top:2.55pt;width:520.4pt;height:24.3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" fillcolor="#0070c0" strokecolor="#4f81bd [3204]" strokeweight=".5pt">
                <v:textbox>
                  <w:txbxContent>
                    <w:p w:rsidR="00E83F69" w:rsidRPr="007D43F5" w:rsidRDefault="00E83F69" w:rsidP="00E83F69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7D43F5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Zusätzliche Verhaltensanforderungen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14A55" w:rsidRDefault="00B14A55" w:rsidP="00265BB9">
      <w:pPr>
        <w:pStyle w:val="KeinLeerraum"/>
        <w:ind w:left="426"/>
        <w:rPr>
          <w:rFonts w:ascii="Arial" w:hAnsi="Arial" w:cs="Arial"/>
        </w:rPr>
      </w:pPr>
    </w:p>
    <w:p w:rsidR="007D43F5" w:rsidRPr="004C56E1" w:rsidRDefault="007D43F5" w:rsidP="00265BB9">
      <w:pPr>
        <w:pStyle w:val="KeinLeerraum"/>
        <w:ind w:left="426"/>
        <w:rPr>
          <w:rFonts w:ascii="Arial" w:hAnsi="Arial" w:cs="Arial"/>
          <w:sz w:val="14"/>
        </w:rPr>
      </w:pPr>
    </w:p>
    <w:p w:rsidR="007D43F5" w:rsidRPr="00675256" w:rsidRDefault="008C0258" w:rsidP="00CE6BE6">
      <w:pPr>
        <w:pStyle w:val="KeinLeerraum"/>
        <w:spacing w:after="120"/>
        <w:ind w:left="425"/>
        <w:rPr>
          <w:rFonts w:ascii="Arial" w:hAnsi="Arial" w:cs="Arial"/>
          <w:b/>
        </w:rPr>
      </w:pPr>
      <w:r w:rsidRPr="00675256">
        <w:rPr>
          <w:rFonts w:ascii="Arial" w:hAnsi="Arial" w:cs="Arial"/>
          <w:b/>
        </w:rPr>
        <w:t>Auf Grund</w:t>
      </w:r>
      <w:r w:rsidR="008E6817">
        <w:rPr>
          <w:rFonts w:ascii="Arial" w:hAnsi="Arial" w:cs="Arial"/>
          <w:b/>
        </w:rPr>
        <w:t xml:space="preserve"> territorialer</w:t>
      </w:r>
      <w:r w:rsidRPr="00675256">
        <w:rPr>
          <w:rFonts w:ascii="Arial" w:hAnsi="Arial" w:cs="Arial"/>
          <w:b/>
        </w:rPr>
        <w:t xml:space="preserve"> Besonderheiten oder spezieller Ran</w:t>
      </w:r>
      <w:r w:rsidR="00675256" w:rsidRPr="00675256">
        <w:rPr>
          <w:rFonts w:ascii="Arial" w:hAnsi="Arial" w:cs="Arial"/>
          <w:b/>
        </w:rPr>
        <w:t xml:space="preserve">dbedingungen gelten </w:t>
      </w:r>
      <w:r w:rsidR="008E6817">
        <w:rPr>
          <w:rFonts w:ascii="Arial" w:hAnsi="Arial" w:cs="Arial"/>
          <w:b/>
        </w:rPr>
        <w:t>neben den A</w:t>
      </w:r>
      <w:r w:rsidR="00675256" w:rsidRPr="00675256">
        <w:rPr>
          <w:rFonts w:ascii="Arial" w:hAnsi="Arial" w:cs="Arial"/>
          <w:b/>
        </w:rPr>
        <w:t xml:space="preserve">llgemeinen Verhaltensanforderungen </w:t>
      </w:r>
      <w:r w:rsidR="008E6817">
        <w:rPr>
          <w:rFonts w:ascii="Arial" w:hAnsi="Arial" w:cs="Arial"/>
          <w:b/>
        </w:rPr>
        <w:t xml:space="preserve">in Sperrbereichen (Anlage 2) noch folgende </w:t>
      </w:r>
      <w:r w:rsidR="00FB2640">
        <w:rPr>
          <w:rFonts w:ascii="Arial" w:hAnsi="Arial" w:cs="Arial"/>
          <w:b/>
        </w:rPr>
        <w:br/>
      </w:r>
      <w:r w:rsidR="008E6817">
        <w:rPr>
          <w:rFonts w:ascii="Arial" w:hAnsi="Arial" w:cs="Arial"/>
          <w:b/>
        </w:rPr>
        <w:t>Z</w:t>
      </w:r>
      <w:r w:rsidR="00675256" w:rsidRPr="00675256">
        <w:rPr>
          <w:rFonts w:ascii="Arial" w:hAnsi="Arial" w:cs="Arial"/>
          <w:b/>
        </w:rPr>
        <w:t>usätzliche Verhaltensanforderungen: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69"/>
      </w:tblGrid>
      <w:tr w:rsidR="00721E24" w:rsidTr="00D1706E">
        <w:sdt>
          <w:sdtPr>
            <w:rPr>
              <w:rFonts w:ascii="Arial" w:hAnsi="Arial" w:cs="Arial"/>
            </w:rPr>
            <w:id w:val="583334860"/>
            <w:placeholder>
              <w:docPart w:val="DefaultPlaceholder_1082065158"/>
            </w:placeholder>
          </w:sdtPr>
          <w:sdtEndPr/>
          <w:sdtContent>
            <w:tc>
              <w:tcPr>
                <w:tcW w:w="10619" w:type="dxa"/>
              </w:tcPr>
              <w:p w:rsidR="00721E24" w:rsidRPr="00D1706E" w:rsidRDefault="00E353B1" w:rsidP="00E353B1">
                <w:pPr>
                  <w:pStyle w:val="KeinLeerraum"/>
                </w:pPr>
                <w:r>
                  <w:rPr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</w:tbl>
    <w:p w:rsidR="00D0183E" w:rsidRPr="00D1706E" w:rsidRDefault="00D0183E" w:rsidP="004F5158">
      <w:pPr>
        <w:pStyle w:val="KeinLeerraum"/>
        <w:ind w:left="426"/>
        <w:rPr>
          <w:rFonts w:ascii="Arial" w:hAnsi="Arial" w:cs="Arial"/>
          <w:sz w:val="2"/>
          <w:szCs w:val="2"/>
        </w:rPr>
      </w:pPr>
    </w:p>
    <w:sectPr w:rsidR="00D0183E" w:rsidRPr="00D1706E" w:rsidSect="00721E24">
      <w:headerReference w:type="default" r:id="rId10"/>
      <w:footerReference w:type="default" r:id="rId11"/>
      <w:pgSz w:w="11906" w:h="16838"/>
      <w:pgMar w:top="1086" w:right="707" w:bottom="709" w:left="720" w:header="567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307" w:rsidRDefault="007F2307" w:rsidP="00921613">
      <w:r>
        <w:separator/>
      </w:r>
    </w:p>
  </w:endnote>
  <w:endnote w:type="continuationSeparator" w:id="0">
    <w:p w:rsidR="007F2307" w:rsidRDefault="007F2307" w:rsidP="0092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DA" w:rsidRDefault="00692E4C" w:rsidP="004337DA">
    <w:pPr>
      <w:pStyle w:val="Fuzeile"/>
      <w:tabs>
        <w:tab w:val="clear" w:pos="9072"/>
        <w:tab w:val="right" w:pos="10632"/>
      </w:tabs>
      <w:rPr>
        <w:rFonts w:ascii="Arial" w:hAnsi="Arial" w:cs="Arial"/>
        <w:b/>
      </w:rPr>
    </w:pPr>
    <w:r w:rsidRPr="00E8261C">
      <w:rPr>
        <w:noProof/>
        <w:color w:val="FFFFFF" w:themeColor="background1"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E08D" wp14:editId="22E9676D">
              <wp:simplePos x="0" y="0"/>
              <wp:positionH relativeFrom="column">
                <wp:posOffset>142875</wp:posOffset>
              </wp:positionH>
              <wp:positionV relativeFrom="paragraph">
                <wp:posOffset>67310</wp:posOffset>
              </wp:positionV>
              <wp:extent cx="2057400" cy="266700"/>
              <wp:effectExtent l="0" t="0" r="19050" b="19050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7400" cy="266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3363E" w:rsidRDefault="008E217C" w:rsidP="0013363E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Freigabe</w:t>
                          </w:r>
                          <w:r w:rsidR="0013363E">
                            <w:rPr>
                              <w:rFonts w:ascii="Arial" w:hAnsi="Arial" w:cs="Arial"/>
                              <w:b/>
                            </w:rPr>
                            <w:t xml:space="preserve"> vom </w:t>
                          </w:r>
                          <w:r w:rsidR="00E353B1">
                            <w:rPr>
                              <w:rFonts w:ascii="Arial" w:hAnsi="Arial" w:cs="Arial"/>
                              <w:b/>
                            </w:rPr>
                            <w:fldChar w:fldCharType="begin"/>
                          </w:r>
                          <w:r w:rsidR="00E353B1">
                            <w:rPr>
                              <w:rFonts w:ascii="Arial" w:hAnsi="Arial" w:cs="Arial"/>
                              <w:b/>
                            </w:rPr>
                            <w:instrText xml:space="preserve"> TIME \@ "dd.MM.yyyy" </w:instrText>
                          </w:r>
                          <w:r w:rsidR="00E353B1">
                            <w:rPr>
                              <w:rFonts w:ascii="Arial" w:hAnsi="Arial" w:cs="Arial"/>
                              <w:b/>
                            </w:rPr>
                            <w:fldChar w:fldCharType="separate"/>
                          </w:r>
                          <w:r w:rsidR="00F6482A">
                            <w:rPr>
                              <w:rFonts w:ascii="Arial" w:hAnsi="Arial" w:cs="Arial"/>
                              <w:b/>
                              <w:noProof/>
                            </w:rPr>
                            <w:t>28.09.2017</w:t>
                          </w:r>
                          <w:r w:rsidR="00E353B1">
                            <w:rPr>
                              <w:rFonts w:ascii="Arial" w:hAnsi="Arial" w:cs="Arial"/>
                              <w:b/>
                            </w:rPr>
                            <w:fldChar w:fldCharType="end"/>
                          </w:r>
                        </w:p>
                        <w:p w:rsidR="00921613" w:rsidRPr="00921613" w:rsidRDefault="00921613" w:rsidP="00921613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8" type="#_x0000_t202" style="position:absolute;margin-left:11.25pt;margin-top:5.3pt;width:162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" fillcolor="white [3201]" strokeweight=".5pt">
              <v:textbox>
                <w:txbxContent>
                  <w:p w:rsidR="0013363E" w:rsidRDefault="008E217C" w:rsidP="0013363E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Freigabe</w:t>
                    </w:r>
                    <w:r w:rsidR="0013363E">
                      <w:rPr>
                        <w:rFonts w:ascii="Arial" w:hAnsi="Arial" w:cs="Arial"/>
                        <w:b/>
                      </w:rPr>
                      <w:t xml:space="preserve"> vom </w:t>
                    </w:r>
                    <w:r w:rsidR="00E353B1">
                      <w:rPr>
                        <w:rFonts w:ascii="Arial" w:hAnsi="Arial" w:cs="Arial"/>
                        <w:b/>
                      </w:rPr>
                      <w:fldChar w:fldCharType="begin"/>
                    </w:r>
                    <w:r w:rsidR="00E353B1">
                      <w:rPr>
                        <w:rFonts w:ascii="Arial" w:hAnsi="Arial" w:cs="Arial"/>
                        <w:b/>
                      </w:rPr>
                      <w:instrText xml:space="preserve"> TIME \@ "dd.MM.yyyy" </w:instrText>
                    </w:r>
                    <w:r w:rsidR="00E353B1">
                      <w:rPr>
                        <w:rFonts w:ascii="Arial" w:hAnsi="Arial" w:cs="Arial"/>
                        <w:b/>
                      </w:rPr>
                      <w:fldChar w:fldCharType="separate"/>
                    </w:r>
                    <w:r w:rsidR="00F6482A">
                      <w:rPr>
                        <w:rFonts w:ascii="Arial" w:hAnsi="Arial" w:cs="Arial"/>
                        <w:b/>
                        <w:noProof/>
                      </w:rPr>
                      <w:t>28.09.2017</w:t>
                    </w:r>
                    <w:r w:rsidR="00E353B1">
                      <w:rPr>
                        <w:rFonts w:ascii="Arial" w:hAnsi="Arial" w:cs="Arial"/>
                        <w:b/>
                      </w:rPr>
                      <w:fldChar w:fldCharType="end"/>
                    </w:r>
                  </w:p>
                  <w:p w:rsidR="00921613" w:rsidRPr="00921613" w:rsidRDefault="00921613" w:rsidP="00921613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E8261C" w:rsidRPr="00E8261C">
      <w:rPr>
        <w:rFonts w:ascii="Arial" w:hAnsi="Arial" w:cs="Arial"/>
        <w:color w:val="FFFFFF" w:themeColor="background1"/>
        <w:sz w:val="40"/>
        <w:szCs w:val="40"/>
      </w:rPr>
      <w:t>k</w:t>
    </w:r>
    <w:r w:rsidR="004337DA">
      <w:rPr>
        <w:rFonts w:ascii="Arial" w:hAnsi="Arial" w:cs="Arial"/>
        <w:sz w:val="24"/>
        <w:szCs w:val="24"/>
      </w:rPr>
      <w:tab/>
    </w:r>
    <w:r w:rsidR="004337DA">
      <w:rPr>
        <w:rFonts w:ascii="Arial" w:hAnsi="Arial" w:cs="Arial"/>
        <w:sz w:val="24"/>
        <w:szCs w:val="24"/>
      </w:rPr>
      <w:tab/>
    </w:r>
    <w:r w:rsidR="004337DA" w:rsidRPr="00611C15">
      <w:rPr>
        <w:rFonts w:ascii="Arial" w:hAnsi="Arial" w:cs="Arial"/>
      </w:rPr>
      <w:t xml:space="preserve">Seite </w:t>
    </w:r>
    <w:r w:rsidR="004337DA" w:rsidRPr="00611C15">
      <w:rPr>
        <w:rFonts w:ascii="Arial" w:hAnsi="Arial" w:cs="Arial"/>
        <w:b/>
      </w:rPr>
      <w:fldChar w:fldCharType="begin"/>
    </w:r>
    <w:r w:rsidR="004337DA" w:rsidRPr="00611C15">
      <w:rPr>
        <w:rFonts w:ascii="Arial" w:hAnsi="Arial" w:cs="Arial"/>
        <w:b/>
      </w:rPr>
      <w:instrText>PAGE  \* Arabic  \* MERGEFORMAT</w:instrText>
    </w:r>
    <w:r w:rsidR="004337DA" w:rsidRPr="00611C15">
      <w:rPr>
        <w:rFonts w:ascii="Arial" w:hAnsi="Arial" w:cs="Arial"/>
        <w:b/>
      </w:rPr>
      <w:fldChar w:fldCharType="separate"/>
    </w:r>
    <w:r w:rsidR="00BB3235">
      <w:rPr>
        <w:rFonts w:ascii="Arial" w:hAnsi="Arial" w:cs="Arial"/>
        <w:b/>
        <w:noProof/>
      </w:rPr>
      <w:t>1</w:t>
    </w:r>
    <w:r w:rsidR="004337DA" w:rsidRPr="00611C15">
      <w:rPr>
        <w:rFonts w:ascii="Arial" w:hAnsi="Arial" w:cs="Arial"/>
        <w:b/>
      </w:rPr>
      <w:fldChar w:fldCharType="end"/>
    </w:r>
    <w:r w:rsidR="004337DA" w:rsidRPr="00611C15">
      <w:rPr>
        <w:rFonts w:ascii="Arial" w:hAnsi="Arial" w:cs="Arial"/>
      </w:rPr>
      <w:t xml:space="preserve"> von </w:t>
    </w:r>
    <w:r w:rsidR="004337DA" w:rsidRPr="00611C15">
      <w:rPr>
        <w:rFonts w:ascii="Arial" w:hAnsi="Arial" w:cs="Arial"/>
        <w:b/>
      </w:rPr>
      <w:fldChar w:fldCharType="begin"/>
    </w:r>
    <w:r w:rsidR="004337DA" w:rsidRPr="00611C15">
      <w:rPr>
        <w:rFonts w:ascii="Arial" w:hAnsi="Arial" w:cs="Arial"/>
        <w:b/>
      </w:rPr>
      <w:instrText>NUMPAGES  \* Arabic  \* MERGEFORMAT</w:instrText>
    </w:r>
    <w:r w:rsidR="004337DA" w:rsidRPr="00611C15">
      <w:rPr>
        <w:rFonts w:ascii="Arial" w:hAnsi="Arial" w:cs="Arial"/>
        <w:b/>
      </w:rPr>
      <w:fldChar w:fldCharType="separate"/>
    </w:r>
    <w:r w:rsidR="00BB3235">
      <w:rPr>
        <w:rFonts w:ascii="Arial" w:hAnsi="Arial" w:cs="Arial"/>
        <w:b/>
        <w:noProof/>
      </w:rPr>
      <w:t>1</w:t>
    </w:r>
    <w:r w:rsidR="004337DA" w:rsidRPr="00611C15">
      <w:rPr>
        <w:rFonts w:ascii="Arial" w:hAnsi="Arial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307" w:rsidRDefault="007F2307" w:rsidP="00921613">
      <w:r>
        <w:separator/>
      </w:r>
    </w:p>
  </w:footnote>
  <w:footnote w:type="continuationSeparator" w:id="0">
    <w:p w:rsidR="007F2307" w:rsidRDefault="007F2307" w:rsidP="00921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613" w:rsidRPr="00921613" w:rsidRDefault="004F5158" w:rsidP="00921613">
    <w:pPr>
      <w:tabs>
        <w:tab w:val="right" w:pos="10632"/>
      </w:tabs>
      <w:rPr>
        <w:rFonts w:ascii="Arial" w:eastAsia="Arial" w:hAnsi="Arial"/>
        <w:sz w:val="24"/>
        <w:szCs w:val="24"/>
        <w:lang w:eastAsia="en-US"/>
      </w:rPr>
    </w:pPr>
    <w:r w:rsidRPr="00265BB9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457DC90" wp14:editId="69B569F6">
              <wp:simplePos x="0" y="0"/>
              <wp:positionH relativeFrom="column">
                <wp:posOffset>142875</wp:posOffset>
              </wp:positionH>
              <wp:positionV relativeFrom="paragraph">
                <wp:posOffset>230505</wp:posOffset>
              </wp:positionV>
              <wp:extent cx="6638925" cy="9582150"/>
              <wp:effectExtent l="38100" t="38100" r="47625" b="38100"/>
              <wp:wrapNone/>
              <wp:docPr id="5" name="Rechtec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38925" cy="9582150"/>
                      </a:xfrm>
                      <a:prstGeom prst="rect">
                        <a:avLst/>
                      </a:prstGeom>
                      <a:noFill/>
                      <a:ln w="66675" cap="flat" cmpd="thinThick" algn="ctr">
                        <a:solidFill>
                          <a:schemeClr val="accent1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eck 5" o:spid="_x0000_s1026" style="position:absolute;margin-left:11.25pt;margin-top:18.15pt;width:522.75pt;height:754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" filled="f" strokecolor="#4f81bd [3204]" strokeweight="5.25pt">
              <v:stroke linestyle="thinThick"/>
            </v:rect>
          </w:pict>
        </mc:Fallback>
      </mc:AlternateContent>
    </w:r>
    <w:r w:rsidR="00921613" w:rsidRPr="00921613">
      <w:rPr>
        <w:rFonts w:ascii="Arial" w:eastAsia="Arial" w:hAnsi="Arial"/>
        <w:sz w:val="24"/>
        <w:szCs w:val="24"/>
        <w:lang w:eastAsia="en-US"/>
      </w:rPr>
      <w:tab/>
    </w:r>
    <w:r w:rsidR="000E2B73">
      <w:rPr>
        <w:rFonts w:ascii="Arial" w:eastAsia="Arial" w:hAnsi="Arial"/>
        <w:sz w:val="24"/>
        <w:szCs w:val="24"/>
        <w:lang w:eastAsia="en-US"/>
      </w:rPr>
      <w:t xml:space="preserve">Stand: 01.10.2017          </w:t>
    </w:r>
    <w:r w:rsidR="00FB2640">
      <w:rPr>
        <w:rFonts w:ascii="Arial" w:eastAsia="Arial" w:hAnsi="Arial"/>
        <w:sz w:val="24"/>
        <w:szCs w:val="24"/>
        <w:lang w:eastAsia="en-US"/>
      </w:rPr>
      <w:t xml:space="preserve">T/B/4/16       </w:t>
    </w:r>
    <w:r w:rsidR="00921613" w:rsidRPr="000E2B73">
      <w:rPr>
        <w:rFonts w:ascii="Arial" w:eastAsia="Arial" w:hAnsi="Arial"/>
        <w:b/>
        <w:sz w:val="24"/>
        <w:szCs w:val="24"/>
        <w:lang w:eastAsia="en-US"/>
      </w:rPr>
      <w:t>Anlage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F1C9F"/>
    <w:multiLevelType w:val="hybridMultilevel"/>
    <w:tmpl w:val="5C163B8A"/>
    <w:lvl w:ilvl="0" w:tplc="20BE7D76">
      <w:start w:val="1"/>
      <w:numFmt w:val="decimal"/>
      <w:lvlText w:val="%1."/>
      <w:lvlJc w:val="left"/>
      <w:pPr>
        <w:ind w:left="2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83" w:hanging="360"/>
      </w:pPr>
    </w:lvl>
    <w:lvl w:ilvl="2" w:tplc="0407001B" w:tentative="1">
      <w:start w:val="1"/>
      <w:numFmt w:val="lowerRoman"/>
      <w:lvlText w:val="%3."/>
      <w:lvlJc w:val="right"/>
      <w:pPr>
        <w:ind w:left="1703" w:hanging="180"/>
      </w:pPr>
    </w:lvl>
    <w:lvl w:ilvl="3" w:tplc="0407000F" w:tentative="1">
      <w:start w:val="1"/>
      <w:numFmt w:val="decimal"/>
      <w:lvlText w:val="%4."/>
      <w:lvlJc w:val="left"/>
      <w:pPr>
        <w:ind w:left="2423" w:hanging="360"/>
      </w:pPr>
    </w:lvl>
    <w:lvl w:ilvl="4" w:tplc="04070019" w:tentative="1">
      <w:start w:val="1"/>
      <w:numFmt w:val="lowerLetter"/>
      <w:lvlText w:val="%5."/>
      <w:lvlJc w:val="left"/>
      <w:pPr>
        <w:ind w:left="3143" w:hanging="360"/>
      </w:pPr>
    </w:lvl>
    <w:lvl w:ilvl="5" w:tplc="0407001B" w:tentative="1">
      <w:start w:val="1"/>
      <w:numFmt w:val="lowerRoman"/>
      <w:lvlText w:val="%6."/>
      <w:lvlJc w:val="right"/>
      <w:pPr>
        <w:ind w:left="3863" w:hanging="180"/>
      </w:pPr>
    </w:lvl>
    <w:lvl w:ilvl="6" w:tplc="0407000F" w:tentative="1">
      <w:start w:val="1"/>
      <w:numFmt w:val="decimal"/>
      <w:lvlText w:val="%7."/>
      <w:lvlJc w:val="left"/>
      <w:pPr>
        <w:ind w:left="4583" w:hanging="360"/>
      </w:pPr>
    </w:lvl>
    <w:lvl w:ilvl="7" w:tplc="04070019" w:tentative="1">
      <w:start w:val="1"/>
      <w:numFmt w:val="lowerLetter"/>
      <w:lvlText w:val="%8."/>
      <w:lvlJc w:val="left"/>
      <w:pPr>
        <w:ind w:left="5303" w:hanging="360"/>
      </w:pPr>
    </w:lvl>
    <w:lvl w:ilvl="8" w:tplc="0407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1">
    <w:nsid w:val="68BF457F"/>
    <w:multiLevelType w:val="hybridMultilevel"/>
    <w:tmpl w:val="15129AF2"/>
    <w:lvl w:ilvl="0" w:tplc="0B6ED6C6">
      <w:numFmt w:val="bullet"/>
      <w:lvlText w:val="-"/>
      <w:lvlJc w:val="left"/>
      <w:pPr>
        <w:ind w:left="35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formatting="1" w:enforcement="1" w:cryptProviderType="rsaFull" w:cryptAlgorithmClass="hash" w:cryptAlgorithmType="typeAny" w:cryptAlgorithmSid="4" w:cryptSpinCount="100000" w:hash="9MGiW/mdxsYqUvaSXqT1H+6iIkM=" w:salt="sdsYcFerqZf3OsHiuWbpNw==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307"/>
    <w:rsid w:val="00056F7E"/>
    <w:rsid w:val="000A51CE"/>
    <w:rsid w:val="000D013A"/>
    <w:rsid w:val="000E2B73"/>
    <w:rsid w:val="000E6768"/>
    <w:rsid w:val="000F50FA"/>
    <w:rsid w:val="0013363E"/>
    <w:rsid w:val="00137A39"/>
    <w:rsid w:val="0016003D"/>
    <w:rsid w:val="001D75A3"/>
    <w:rsid w:val="0022353F"/>
    <w:rsid w:val="00265BB9"/>
    <w:rsid w:val="00281F2E"/>
    <w:rsid w:val="002C1277"/>
    <w:rsid w:val="002D44A1"/>
    <w:rsid w:val="002F6C34"/>
    <w:rsid w:val="0032356B"/>
    <w:rsid w:val="003271B3"/>
    <w:rsid w:val="00327B3F"/>
    <w:rsid w:val="00337073"/>
    <w:rsid w:val="003E1D66"/>
    <w:rsid w:val="004337DA"/>
    <w:rsid w:val="004C56E1"/>
    <w:rsid w:val="004E6A0A"/>
    <w:rsid w:val="004F5158"/>
    <w:rsid w:val="005177A8"/>
    <w:rsid w:val="00542768"/>
    <w:rsid w:val="0055537A"/>
    <w:rsid w:val="005A0F89"/>
    <w:rsid w:val="00611C15"/>
    <w:rsid w:val="00613E2B"/>
    <w:rsid w:val="006273EA"/>
    <w:rsid w:val="00675256"/>
    <w:rsid w:val="0068454F"/>
    <w:rsid w:val="00692E4C"/>
    <w:rsid w:val="006B10CB"/>
    <w:rsid w:val="00721E24"/>
    <w:rsid w:val="00757F8D"/>
    <w:rsid w:val="00771E4C"/>
    <w:rsid w:val="007C0FD6"/>
    <w:rsid w:val="007D43F5"/>
    <w:rsid w:val="007E082C"/>
    <w:rsid w:val="007F2307"/>
    <w:rsid w:val="007F4676"/>
    <w:rsid w:val="007F6F90"/>
    <w:rsid w:val="00801E3B"/>
    <w:rsid w:val="008408B2"/>
    <w:rsid w:val="00874A33"/>
    <w:rsid w:val="00883C59"/>
    <w:rsid w:val="008A71E8"/>
    <w:rsid w:val="008C0258"/>
    <w:rsid w:val="008C0E58"/>
    <w:rsid w:val="008E217C"/>
    <w:rsid w:val="008E6817"/>
    <w:rsid w:val="00921613"/>
    <w:rsid w:val="00934090"/>
    <w:rsid w:val="00962BFF"/>
    <w:rsid w:val="009C0B76"/>
    <w:rsid w:val="009D480D"/>
    <w:rsid w:val="00A1077A"/>
    <w:rsid w:val="00A1680B"/>
    <w:rsid w:val="00A206D5"/>
    <w:rsid w:val="00A97565"/>
    <w:rsid w:val="00AA01D1"/>
    <w:rsid w:val="00AA435B"/>
    <w:rsid w:val="00AD0096"/>
    <w:rsid w:val="00AE3222"/>
    <w:rsid w:val="00B14A55"/>
    <w:rsid w:val="00B37567"/>
    <w:rsid w:val="00B46D84"/>
    <w:rsid w:val="00B85B39"/>
    <w:rsid w:val="00BB3235"/>
    <w:rsid w:val="00BB3658"/>
    <w:rsid w:val="00C45B68"/>
    <w:rsid w:val="00CC6DA0"/>
    <w:rsid w:val="00CD7D1A"/>
    <w:rsid w:val="00CE6BE6"/>
    <w:rsid w:val="00D0183E"/>
    <w:rsid w:val="00D1706E"/>
    <w:rsid w:val="00D453F2"/>
    <w:rsid w:val="00D557E8"/>
    <w:rsid w:val="00D56CBD"/>
    <w:rsid w:val="00DC233C"/>
    <w:rsid w:val="00DF1D30"/>
    <w:rsid w:val="00E13123"/>
    <w:rsid w:val="00E207DC"/>
    <w:rsid w:val="00E353B1"/>
    <w:rsid w:val="00E8261C"/>
    <w:rsid w:val="00E83F69"/>
    <w:rsid w:val="00E9433A"/>
    <w:rsid w:val="00F16BB2"/>
    <w:rsid w:val="00F6482A"/>
    <w:rsid w:val="00F746EF"/>
    <w:rsid w:val="00FA34DB"/>
    <w:rsid w:val="00FB2640"/>
    <w:rsid w:val="00FE5710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locked="0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List Bullet" w:locked="0"/>
    <w:lsdException w:name="Title" w:semiHidden="0" w:uiPriority="10" w:unhideWhenUsed="0" w:qFormat="1"/>
    <w:lsdException w:name="Default Paragraph Font" w:locked="0" w:uiPriority="1"/>
    <w:lsdException w:name="Body Text" w:locked="0"/>
    <w:lsdException w:name="Body Text Indent" w:locked="0" w:uiPriority="0"/>
    <w:lsdException w:name="Subtitle" w:semiHidden="0" w:uiPriority="11" w:unhideWhenUsed="0" w:qFormat="1"/>
    <w:lsdException w:name="Salutation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Strong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HTML Top of Form" w:locked="0"/>
    <w:lsdException w:name="HTML Bottom of Form" w:locked="0"/>
    <w:lsdException w:name="Normal Table" w:locked="0"/>
    <w:lsdException w:name="No List" w:locked="0"/>
    <w:lsdException w:name="Table Contemporary" w:locked="0"/>
    <w:lsdException w:name="Table Professional" w:locked="0"/>
    <w:lsdException w:name="Balloon Text" w:locked="0"/>
    <w:lsdException w:name="Table Grid" w:locked="0" w:semiHidden="0" w:uiPriority="59" w:unhideWhenUsed="0"/>
    <w:lsdException w:name="Table Theme" w:lock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21613"/>
  </w:style>
  <w:style w:type="paragraph" w:styleId="Fuzeile">
    <w:name w:val="footer"/>
    <w:basedOn w:val="Standard"/>
    <w:link w:val="Fu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21613"/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A975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565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265BB9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locked/>
    <w:rsid w:val="0032356B"/>
    <w:rPr>
      <w:color w:val="808080"/>
    </w:rPr>
  </w:style>
  <w:style w:type="table" w:styleId="Tabellenraster">
    <w:name w:val="Table Grid"/>
    <w:basedOn w:val="NormaleTabelle"/>
    <w:uiPriority w:val="59"/>
    <w:rsid w:val="00327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semiHidden/>
    <w:locked/>
    <w:rsid w:val="009D480D"/>
    <w:pPr>
      <w:ind w:left="1080" w:hanging="1080"/>
      <w:jc w:val="both"/>
    </w:pPr>
    <w:rPr>
      <w:rFonts w:ascii="AvantGarde" w:hAnsi="AvantGarde"/>
      <w:b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D480D"/>
    <w:rPr>
      <w:rFonts w:ascii="AvantGarde" w:eastAsia="Times New Roman" w:hAnsi="AvantGarde" w:cs="Times New Roman"/>
      <w:b/>
      <w:sz w:val="20"/>
      <w:szCs w:val="24"/>
    </w:rPr>
  </w:style>
  <w:style w:type="character" w:styleId="Hyperlink">
    <w:name w:val="Hyperlink"/>
    <w:basedOn w:val="Absatz-Standardschriftart"/>
    <w:uiPriority w:val="99"/>
    <w:unhideWhenUsed/>
    <w:locked/>
    <w:rsid w:val="007F46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locked="0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List Bullet" w:locked="0"/>
    <w:lsdException w:name="Title" w:semiHidden="0" w:uiPriority="10" w:unhideWhenUsed="0" w:qFormat="1"/>
    <w:lsdException w:name="Default Paragraph Font" w:locked="0" w:uiPriority="1"/>
    <w:lsdException w:name="Body Text" w:locked="0"/>
    <w:lsdException w:name="Body Text Indent" w:locked="0" w:uiPriority="0"/>
    <w:lsdException w:name="Subtitle" w:semiHidden="0" w:uiPriority="11" w:unhideWhenUsed="0" w:qFormat="1"/>
    <w:lsdException w:name="Salutation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Strong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HTML Top of Form" w:locked="0"/>
    <w:lsdException w:name="HTML Bottom of Form" w:locked="0"/>
    <w:lsdException w:name="Normal Table" w:locked="0"/>
    <w:lsdException w:name="No List" w:locked="0"/>
    <w:lsdException w:name="Table Contemporary" w:locked="0"/>
    <w:lsdException w:name="Table Professional" w:locked="0"/>
    <w:lsdException w:name="Balloon Text" w:locked="0"/>
    <w:lsdException w:name="Table Grid" w:locked="0" w:semiHidden="0" w:uiPriority="59" w:unhideWhenUsed="0"/>
    <w:lsdException w:name="Table Theme" w:lock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21613"/>
  </w:style>
  <w:style w:type="paragraph" w:styleId="Fuzeile">
    <w:name w:val="footer"/>
    <w:basedOn w:val="Standard"/>
    <w:link w:val="FuzeileZchn"/>
    <w:uiPriority w:val="99"/>
    <w:unhideWhenUsed/>
    <w:locked/>
    <w:rsid w:val="009216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21613"/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A975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565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265BB9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locked/>
    <w:rsid w:val="0032356B"/>
    <w:rPr>
      <w:color w:val="808080"/>
    </w:rPr>
  </w:style>
  <w:style w:type="table" w:styleId="Tabellenraster">
    <w:name w:val="Table Grid"/>
    <w:basedOn w:val="NormaleTabelle"/>
    <w:uiPriority w:val="59"/>
    <w:rsid w:val="00327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link w:val="Textkrper-ZeileneinzugZchn"/>
    <w:semiHidden/>
    <w:locked/>
    <w:rsid w:val="009D480D"/>
    <w:pPr>
      <w:ind w:left="1080" w:hanging="1080"/>
      <w:jc w:val="both"/>
    </w:pPr>
    <w:rPr>
      <w:rFonts w:ascii="AvantGarde" w:hAnsi="AvantGarde"/>
      <w:b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D480D"/>
    <w:rPr>
      <w:rFonts w:ascii="AvantGarde" w:eastAsia="Times New Roman" w:hAnsi="AvantGarde" w:cs="Times New Roman"/>
      <w:b/>
      <w:sz w:val="20"/>
      <w:szCs w:val="24"/>
    </w:rPr>
  </w:style>
  <w:style w:type="character" w:styleId="Hyperlink">
    <w:name w:val="Hyperlink"/>
    <w:basedOn w:val="Absatz-Standardschriftart"/>
    <w:uiPriority w:val="99"/>
    <w:unhideWhenUsed/>
    <w:locked/>
    <w:rsid w:val="007F46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yerr\AppData\Roaming\Microsoft\Templates\Verhaltensanforderung%20blau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99A7E-C2B8-40D3-B4A6-806A7B3FBD99}"/>
      </w:docPartPr>
      <w:docPartBody>
        <w:p w:rsidR="00467F6A" w:rsidRDefault="00135F55"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71D3F7FA154D0192B1F8B00AAB5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785443-2392-4D08-8511-93FF62E74588}"/>
      </w:docPartPr>
      <w:docPartBody>
        <w:p w:rsidR="005F1B79" w:rsidRDefault="002109AF" w:rsidP="002109AF">
          <w:pPr>
            <w:pStyle w:val="6771D3F7FA154D0192B1F8B00AAB54BB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F97A1B71F44B1C82FD2CB7CF60EE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829DC8-9501-404A-9944-00ED16836AEC}"/>
      </w:docPartPr>
      <w:docPartBody>
        <w:p w:rsidR="005F1B79" w:rsidRDefault="002109AF" w:rsidP="002109AF">
          <w:pPr>
            <w:pStyle w:val="FEF97A1B71F44B1C82FD2CB7CF60EE18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70122568644691BFF714C528FBB1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37E05-9AA5-4E7B-AD0C-2077A913E839}"/>
      </w:docPartPr>
      <w:docPartBody>
        <w:p w:rsidR="005F1B79" w:rsidRDefault="002109AF" w:rsidP="002109AF">
          <w:pPr>
            <w:pStyle w:val="6370122568644691BFF714C528FBB13F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00F20ED2654C65B7DC1B6403BF81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9D2EE-D4F4-478E-9835-E79D71929998}"/>
      </w:docPartPr>
      <w:docPartBody>
        <w:p w:rsidR="005F1B79" w:rsidRDefault="002109AF" w:rsidP="002109AF">
          <w:pPr>
            <w:pStyle w:val="EB00F20ED2654C65B7DC1B6403BF8109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43130D2089468592331065AFBC40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EBE38-FB6E-4179-BB64-1A4467789E8B}"/>
      </w:docPartPr>
      <w:docPartBody>
        <w:p w:rsidR="005F1B79" w:rsidRDefault="002109AF" w:rsidP="002109AF">
          <w:pPr>
            <w:pStyle w:val="0E43130D2089468592331065AFBC40E3"/>
          </w:pPr>
          <w:r w:rsidRPr="00E37A9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F55"/>
    <w:rsid w:val="00135F55"/>
    <w:rsid w:val="002109AF"/>
    <w:rsid w:val="00467F6A"/>
    <w:rsid w:val="005F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09AF"/>
    <w:rPr>
      <w:color w:val="808080"/>
    </w:rPr>
  </w:style>
  <w:style w:type="paragraph" w:customStyle="1" w:styleId="CB03D6568E524199A0E32C0722D119A8">
    <w:name w:val="CB03D6568E524199A0E32C0722D119A8"/>
  </w:style>
  <w:style w:type="paragraph" w:customStyle="1" w:styleId="67AB81ABCEAB45DEB30EBD38A38E0811">
    <w:name w:val="67AB81ABCEAB45DEB30EBD38A38E0811"/>
  </w:style>
  <w:style w:type="paragraph" w:customStyle="1" w:styleId="DF0F568DC65645CA96BA31EB0693A20C">
    <w:name w:val="DF0F568DC65645CA96BA31EB0693A20C"/>
    <w:rsid w:val="00135F55"/>
  </w:style>
  <w:style w:type="paragraph" w:customStyle="1" w:styleId="AEBDD20DEF8E4723B3C0B84F4CCEE019">
    <w:name w:val="AEBDD20DEF8E4723B3C0B84F4CCEE019"/>
    <w:rsid w:val="002109AF"/>
  </w:style>
  <w:style w:type="paragraph" w:customStyle="1" w:styleId="6771D3F7FA154D0192B1F8B00AAB54BB">
    <w:name w:val="6771D3F7FA154D0192B1F8B00AAB54BB"/>
    <w:rsid w:val="002109AF"/>
  </w:style>
  <w:style w:type="paragraph" w:customStyle="1" w:styleId="9A3061C6E2954DA999699975C83504C4">
    <w:name w:val="9A3061C6E2954DA999699975C83504C4"/>
    <w:rsid w:val="002109AF"/>
  </w:style>
  <w:style w:type="paragraph" w:customStyle="1" w:styleId="ABAEDAC62EC644BDA6E6AEEDF5C2AE4A">
    <w:name w:val="ABAEDAC62EC644BDA6E6AEEDF5C2AE4A"/>
    <w:rsid w:val="002109AF"/>
  </w:style>
  <w:style w:type="paragraph" w:customStyle="1" w:styleId="9C227D7BC7F145149A1687153CA945D4">
    <w:name w:val="9C227D7BC7F145149A1687153CA945D4"/>
    <w:rsid w:val="002109AF"/>
  </w:style>
  <w:style w:type="paragraph" w:customStyle="1" w:styleId="37EE0094C677429DA7EF6D2081C62401">
    <w:name w:val="37EE0094C677429DA7EF6D2081C62401"/>
    <w:rsid w:val="002109AF"/>
  </w:style>
  <w:style w:type="paragraph" w:customStyle="1" w:styleId="054A7C211DFB40F68FC82FDFA7050E2B">
    <w:name w:val="054A7C211DFB40F68FC82FDFA7050E2B"/>
    <w:rsid w:val="002109AF"/>
  </w:style>
  <w:style w:type="paragraph" w:customStyle="1" w:styleId="FEF97A1B71F44B1C82FD2CB7CF60EE18">
    <w:name w:val="FEF97A1B71F44B1C82FD2CB7CF60EE18"/>
    <w:rsid w:val="002109AF"/>
  </w:style>
  <w:style w:type="paragraph" w:customStyle="1" w:styleId="6370122568644691BFF714C528FBB13F">
    <w:name w:val="6370122568644691BFF714C528FBB13F"/>
    <w:rsid w:val="002109AF"/>
  </w:style>
  <w:style w:type="paragraph" w:customStyle="1" w:styleId="EB00F20ED2654C65B7DC1B6403BF8109">
    <w:name w:val="EB00F20ED2654C65B7DC1B6403BF8109"/>
    <w:rsid w:val="002109AF"/>
  </w:style>
  <w:style w:type="paragraph" w:customStyle="1" w:styleId="0E43130D2089468592331065AFBC40E3">
    <w:name w:val="0E43130D2089468592331065AFBC40E3"/>
    <w:rsid w:val="002109A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09AF"/>
    <w:rPr>
      <w:color w:val="808080"/>
    </w:rPr>
  </w:style>
  <w:style w:type="paragraph" w:customStyle="1" w:styleId="CB03D6568E524199A0E32C0722D119A8">
    <w:name w:val="CB03D6568E524199A0E32C0722D119A8"/>
  </w:style>
  <w:style w:type="paragraph" w:customStyle="1" w:styleId="67AB81ABCEAB45DEB30EBD38A38E0811">
    <w:name w:val="67AB81ABCEAB45DEB30EBD38A38E0811"/>
  </w:style>
  <w:style w:type="paragraph" w:customStyle="1" w:styleId="DF0F568DC65645CA96BA31EB0693A20C">
    <w:name w:val="DF0F568DC65645CA96BA31EB0693A20C"/>
    <w:rsid w:val="00135F55"/>
  </w:style>
  <w:style w:type="paragraph" w:customStyle="1" w:styleId="AEBDD20DEF8E4723B3C0B84F4CCEE019">
    <w:name w:val="AEBDD20DEF8E4723B3C0B84F4CCEE019"/>
    <w:rsid w:val="002109AF"/>
  </w:style>
  <w:style w:type="paragraph" w:customStyle="1" w:styleId="6771D3F7FA154D0192B1F8B00AAB54BB">
    <w:name w:val="6771D3F7FA154D0192B1F8B00AAB54BB"/>
    <w:rsid w:val="002109AF"/>
  </w:style>
  <w:style w:type="paragraph" w:customStyle="1" w:styleId="9A3061C6E2954DA999699975C83504C4">
    <w:name w:val="9A3061C6E2954DA999699975C83504C4"/>
    <w:rsid w:val="002109AF"/>
  </w:style>
  <w:style w:type="paragraph" w:customStyle="1" w:styleId="ABAEDAC62EC644BDA6E6AEEDF5C2AE4A">
    <w:name w:val="ABAEDAC62EC644BDA6E6AEEDF5C2AE4A"/>
    <w:rsid w:val="002109AF"/>
  </w:style>
  <w:style w:type="paragraph" w:customStyle="1" w:styleId="9C227D7BC7F145149A1687153CA945D4">
    <w:name w:val="9C227D7BC7F145149A1687153CA945D4"/>
    <w:rsid w:val="002109AF"/>
  </w:style>
  <w:style w:type="paragraph" w:customStyle="1" w:styleId="37EE0094C677429DA7EF6D2081C62401">
    <w:name w:val="37EE0094C677429DA7EF6D2081C62401"/>
    <w:rsid w:val="002109AF"/>
  </w:style>
  <w:style w:type="paragraph" w:customStyle="1" w:styleId="054A7C211DFB40F68FC82FDFA7050E2B">
    <w:name w:val="054A7C211DFB40F68FC82FDFA7050E2B"/>
    <w:rsid w:val="002109AF"/>
  </w:style>
  <w:style w:type="paragraph" w:customStyle="1" w:styleId="FEF97A1B71F44B1C82FD2CB7CF60EE18">
    <w:name w:val="FEF97A1B71F44B1C82FD2CB7CF60EE18"/>
    <w:rsid w:val="002109AF"/>
  </w:style>
  <w:style w:type="paragraph" w:customStyle="1" w:styleId="6370122568644691BFF714C528FBB13F">
    <w:name w:val="6370122568644691BFF714C528FBB13F"/>
    <w:rsid w:val="002109AF"/>
  </w:style>
  <w:style w:type="paragraph" w:customStyle="1" w:styleId="EB00F20ED2654C65B7DC1B6403BF8109">
    <w:name w:val="EB00F20ED2654C65B7DC1B6403BF8109"/>
    <w:rsid w:val="002109AF"/>
  </w:style>
  <w:style w:type="paragraph" w:customStyle="1" w:styleId="0E43130D2089468592331065AFBC40E3">
    <w:name w:val="0E43130D2089468592331065AFBC40E3"/>
    <w:rsid w:val="002109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846C0-BA05-4893-9915-958E5243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Verhaltensanforderung blau.dotx</Template>
  <TotalTime>0</TotalTime>
  <Pages>1</Pages>
  <Words>43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Beyer, Rene</dc:creator>
  <cp:lastModifiedBy>Beyer, Rene</cp:lastModifiedBy>
  <cp:revision>3</cp:revision>
  <cp:lastPrinted>2015-05-28T12:35:00Z</cp:lastPrinted>
  <dcterms:created xsi:type="dcterms:W3CDTF">2017-09-28T09:52:00Z</dcterms:created>
  <dcterms:modified xsi:type="dcterms:W3CDTF">2017-09-28T09:53:00Z</dcterms:modified>
</cp:coreProperties>
</file>