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39" w:rsidRPr="00265BB9" w:rsidRDefault="0068454F" w:rsidP="00265BB9">
      <w:pPr>
        <w:pStyle w:val="KeinLeerraum"/>
        <w:ind w:left="426"/>
        <w:rPr>
          <w:rFonts w:ascii="Arial" w:hAnsi="Arial" w:cs="Arial"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D03F3D" wp14:editId="0916AFA0">
                <wp:simplePos x="0" y="0"/>
                <wp:positionH relativeFrom="column">
                  <wp:posOffset>-76200</wp:posOffset>
                </wp:positionH>
                <wp:positionV relativeFrom="paragraph">
                  <wp:posOffset>69850</wp:posOffset>
                </wp:positionV>
                <wp:extent cx="1828800" cy="628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3704F" w:rsidRPr="00F03A14" w:rsidRDefault="0013704F" w:rsidP="00B85B39">
                            <w:pPr>
                              <w:ind w:left="425"/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60"/>
                                <w:szCs w:val="60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03A14">
                              <w:rPr>
                                <w:rFonts w:ascii="Arial" w:hAnsi="Arial" w:cs="Arial"/>
                                <w:b/>
                                <w:color w:val="0070C0"/>
                                <w:sz w:val="60"/>
                                <w:szCs w:val="60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Verhaltensanforderungen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-6pt;margin-top:5.5pt;width:2in;height:49.5pt;z-index:-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" filled="f" stroked="f">
                <v:textbox>
                  <w:txbxContent>
                    <w:p w:rsidR="0013704F" w:rsidRPr="00F03A14" w:rsidRDefault="0013704F" w:rsidP="00B85B39">
                      <w:pPr>
                        <w:ind w:left="425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60"/>
                          <w:szCs w:val="60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03A14">
                        <w:rPr>
                          <w:rFonts w:ascii="Arial" w:hAnsi="Arial" w:cs="Arial"/>
                          <w:b/>
                          <w:color w:val="0070C0"/>
                          <w:sz w:val="60"/>
                          <w:szCs w:val="60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Verhaltensanforderungen</w:t>
                      </w:r>
                    </w:p>
                  </w:txbxContent>
                </v:textbox>
              </v:shape>
            </w:pict>
          </mc:Fallback>
        </mc:AlternateContent>
      </w:r>
      <w:r w:rsidR="004F5158" w:rsidRPr="00265BB9">
        <w:rPr>
          <w:rFonts w:ascii="Arial" w:hAnsi="Arial" w:cs="Arial"/>
          <w:noProof/>
        </w:rPr>
        <w:drawing>
          <wp:anchor distT="0" distB="0" distL="114300" distR="114300" simplePos="0" relativeHeight="251664384" behindDoc="1" locked="0" layoutInCell="1" allowOverlap="1" wp14:anchorId="465C43E6" wp14:editId="5CA59FED">
            <wp:simplePos x="0" y="0"/>
            <wp:positionH relativeFrom="column">
              <wp:posOffset>5200650</wp:posOffset>
            </wp:positionH>
            <wp:positionV relativeFrom="paragraph">
              <wp:posOffset>-40005</wp:posOffset>
            </wp:positionV>
            <wp:extent cx="1447800" cy="740410"/>
            <wp:effectExtent l="0" t="0" r="0" b="2540"/>
            <wp:wrapNone/>
            <wp:docPr id="55830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0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158"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F52AFA" wp14:editId="507E9787">
                <wp:simplePos x="0" y="0"/>
                <wp:positionH relativeFrom="column">
                  <wp:posOffset>5067300</wp:posOffset>
                </wp:positionH>
                <wp:positionV relativeFrom="paragraph">
                  <wp:posOffset>-78105</wp:posOffset>
                </wp:positionV>
                <wp:extent cx="0" cy="847725"/>
                <wp:effectExtent l="19050" t="0" r="19050" b="9525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7725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7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pt,-6.15pt" to="399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" strokecolor="#4f81bd [3204]" strokeweight="3.25pt"/>
            </w:pict>
          </mc:Fallback>
        </mc:AlternateContent>
      </w:r>
    </w:p>
    <w:p w:rsidR="007D43F5" w:rsidRPr="00265BB9" w:rsidRDefault="007D43F5" w:rsidP="00265BB9">
      <w:pPr>
        <w:pStyle w:val="KeinLeerraum"/>
        <w:ind w:left="426"/>
        <w:rPr>
          <w:rFonts w:ascii="Arial" w:hAnsi="Arial" w:cs="Arial"/>
        </w:rPr>
      </w:pPr>
    </w:p>
    <w:p w:rsidR="007D43F5" w:rsidRPr="00265BB9" w:rsidRDefault="007D43F5" w:rsidP="00265BB9">
      <w:pPr>
        <w:pStyle w:val="KeinLeerraum"/>
        <w:ind w:left="426"/>
        <w:rPr>
          <w:rFonts w:ascii="Arial" w:hAnsi="Arial" w:cs="Arial"/>
        </w:rPr>
      </w:pPr>
    </w:p>
    <w:p w:rsidR="00265BB9" w:rsidRPr="00CE6BE6" w:rsidRDefault="00265BB9" w:rsidP="00265BB9">
      <w:pPr>
        <w:pStyle w:val="KeinLeerraum"/>
        <w:ind w:left="426"/>
        <w:rPr>
          <w:rFonts w:ascii="Arial" w:hAnsi="Arial" w:cs="Arial"/>
          <w:sz w:val="28"/>
          <w:szCs w:val="28"/>
        </w:rPr>
      </w:pPr>
    </w:p>
    <w:p w:rsidR="00454072" w:rsidRDefault="00454072" w:rsidP="00265BB9">
      <w:pPr>
        <w:pStyle w:val="KeinLeerraum"/>
        <w:ind w:left="426"/>
        <w:rPr>
          <w:rFonts w:ascii="Arial" w:hAnsi="Arial" w:cs="Arial"/>
        </w:rPr>
      </w:pPr>
    </w:p>
    <w:p w:rsidR="00454072" w:rsidRPr="00E93DBF" w:rsidRDefault="00454072" w:rsidP="00454072">
      <w:pPr>
        <w:pStyle w:val="KeinLeerraum"/>
        <w:ind w:left="426"/>
        <w:jc w:val="center"/>
        <w:rPr>
          <w:rFonts w:ascii="Arial" w:hAnsi="Arial" w:cs="Arial"/>
          <w:b/>
          <w:sz w:val="28"/>
          <w:szCs w:val="28"/>
        </w:rPr>
      </w:pPr>
      <w:r w:rsidRPr="00E93DBF">
        <w:rPr>
          <w:rFonts w:ascii="Arial" w:hAnsi="Arial" w:cs="Arial"/>
          <w:b/>
          <w:sz w:val="28"/>
          <w:szCs w:val="28"/>
        </w:rPr>
        <w:t>Vor - Ort - Einweisung</w:t>
      </w:r>
    </w:p>
    <w:p w:rsidR="00454072" w:rsidRDefault="00454072" w:rsidP="00265BB9">
      <w:pPr>
        <w:pStyle w:val="KeinLeerraum"/>
        <w:ind w:left="426"/>
        <w:rPr>
          <w:rFonts w:ascii="Arial" w:hAnsi="Arial" w:cs="Arial"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140E594D" wp14:editId="0584A735">
                <wp:simplePos x="0" y="0"/>
                <wp:positionH relativeFrom="column">
                  <wp:posOffset>166370</wp:posOffset>
                </wp:positionH>
                <wp:positionV relativeFrom="paragraph">
                  <wp:posOffset>57150</wp:posOffset>
                </wp:positionV>
                <wp:extent cx="6609080" cy="308610"/>
                <wp:effectExtent l="0" t="0" r="20320" b="1524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30861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13704F" w:rsidRPr="00E93DBF" w:rsidRDefault="0013704F" w:rsidP="004540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93DB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Bereich / Maßnahme / Firma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" o:spid="_x0000_s1027" type="#_x0000_t202" style="position:absolute;left:0;text-align:left;margin-left:13.1pt;margin-top:4.5pt;width:520.4pt;height:24.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" fillcolor="#0070c0" strokecolor="#4f81bd [3204]" strokeweight=".5pt">
                <v:textbox>
                  <w:txbxContent>
                    <w:p w:rsidR="0013704F" w:rsidRPr="00E93DBF" w:rsidRDefault="0013704F" w:rsidP="00454072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E93DBF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Bereich / Maßnahme / Firma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072" w:rsidRDefault="00454072" w:rsidP="00265BB9">
      <w:pPr>
        <w:pStyle w:val="KeinLeerraum"/>
        <w:ind w:left="426"/>
        <w:rPr>
          <w:rFonts w:ascii="Arial" w:hAnsi="Arial" w:cs="Arial"/>
        </w:rPr>
      </w:pPr>
    </w:p>
    <w:p w:rsidR="007D43F5" w:rsidRPr="00B27EDD" w:rsidRDefault="00CE6BE6" w:rsidP="00265BB9">
      <w:pPr>
        <w:pStyle w:val="KeinLeerraum"/>
        <w:ind w:left="426"/>
        <w:rPr>
          <w:rFonts w:ascii="Arial" w:hAnsi="Arial" w:cs="Arial"/>
          <w:sz w:val="12"/>
        </w:rPr>
      </w:pPr>
      <w:r w:rsidRPr="00B27EDD">
        <w:rPr>
          <w:rFonts w:ascii="Arial" w:hAnsi="Arial" w:cs="Arial"/>
          <w:noProof/>
          <w:sz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60D54" wp14:editId="73DA4261">
                <wp:simplePos x="0" y="0"/>
                <wp:positionH relativeFrom="page">
                  <wp:posOffset>604520</wp:posOffset>
                </wp:positionH>
                <wp:positionV relativeFrom="page">
                  <wp:posOffset>1461135</wp:posOffset>
                </wp:positionV>
                <wp:extent cx="6638290" cy="0"/>
                <wp:effectExtent l="0" t="19050" r="10160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290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Gerade Verbindung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47.6pt,115.05pt" to="570.3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" strokecolor="#4f81bd [3204]" strokeweight="3.25pt">
                <w10:wrap anchorx="page" anchory="page"/>
              </v:line>
            </w:pict>
          </mc:Fallback>
        </mc:AlternateContent>
      </w:r>
    </w:p>
    <w:tbl>
      <w:tblPr>
        <w:tblStyle w:val="Tabellenraster"/>
        <w:tblW w:w="1063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543"/>
        <w:gridCol w:w="1134"/>
        <w:gridCol w:w="3828"/>
      </w:tblGrid>
      <w:tr w:rsidR="0035113C" w:rsidTr="00DE0421">
        <w:trPr>
          <w:trHeight w:val="346"/>
        </w:trPr>
        <w:tc>
          <w:tcPr>
            <w:tcW w:w="2126" w:type="dxa"/>
          </w:tcPr>
          <w:p w:rsidR="0035113C" w:rsidRPr="00B14A55" w:rsidRDefault="00B13337" w:rsidP="007537DF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Sperrbereich</w:t>
            </w:r>
            <w:r w:rsidR="0035113C" w:rsidRPr="00B14A55">
              <w:rPr>
                <w:rFonts w:ascii="Arial" w:hAnsi="Arial" w:cs="Arial"/>
                <w:b/>
              </w:rPr>
              <w:t>:</w:t>
            </w:r>
          </w:p>
        </w:tc>
        <w:sdt>
          <w:sdtPr>
            <w:rPr>
              <w:rFonts w:ascii="Arial" w:hAnsi="Arial" w:cs="Arial"/>
            </w:rPr>
            <w:id w:val="1560978719"/>
            <w:placeholder>
              <w:docPart w:val="5211F0CAE46042DD93603AFAFBF0D96D"/>
            </w:placeholder>
          </w:sdtPr>
          <w:sdtEndPr/>
          <w:sdtContent>
            <w:bookmarkStart w:id="0" w:name="_GoBack" w:displacedByCustomXml="prev"/>
            <w:tc>
              <w:tcPr>
                <w:tcW w:w="8505" w:type="dxa"/>
                <w:gridSpan w:val="3"/>
              </w:tcPr>
              <w:p w:rsidR="0035113C" w:rsidRPr="009D480D" w:rsidRDefault="00EF120C" w:rsidP="00EF120C">
                <w:pPr>
                  <w:pStyle w:val="KeinLeerraum"/>
                </w:pPr>
                <w:r w:rsidRPr="00DE0421">
                  <w:rPr>
                    <w:rFonts w:ascii="Arial" w:hAnsi="Arial" w:cs="Arial"/>
                  </w:rPr>
                  <w:t xml:space="preserve"> </w:t>
                </w:r>
              </w:p>
            </w:tc>
            <w:bookmarkEnd w:id="0" w:displacedByCustomXml="next"/>
          </w:sdtContent>
        </w:sdt>
      </w:tr>
      <w:tr w:rsidR="00DE0421" w:rsidTr="00DE0421">
        <w:trPr>
          <w:trHeight w:val="331"/>
        </w:trPr>
        <w:tc>
          <w:tcPr>
            <w:tcW w:w="2126" w:type="dxa"/>
          </w:tcPr>
          <w:p w:rsidR="00DE0421" w:rsidRPr="00B14A55" w:rsidRDefault="00DE0421" w:rsidP="007537DF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Kennung</w:t>
            </w:r>
            <w:r w:rsidRPr="00B14A55">
              <w:rPr>
                <w:rFonts w:ascii="Arial" w:hAnsi="Arial" w:cs="Arial"/>
                <w:b/>
              </w:rPr>
              <w:t>:</w:t>
            </w:r>
          </w:p>
        </w:tc>
        <w:sdt>
          <w:sdtPr>
            <w:rPr>
              <w:rFonts w:ascii="Arial" w:hAnsi="Arial" w:cs="Arial"/>
            </w:rPr>
            <w:id w:val="1437790184"/>
            <w:placeholder>
              <w:docPart w:val="17CE860B08D54E039550B8F3FB590000"/>
            </w:placeholder>
          </w:sdtPr>
          <w:sdtEndPr/>
          <w:sdtContent>
            <w:tc>
              <w:tcPr>
                <w:tcW w:w="3543" w:type="dxa"/>
              </w:tcPr>
              <w:p w:rsidR="00DE0421" w:rsidRDefault="00DE0421" w:rsidP="00EF120C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  <w:tc>
          <w:tcPr>
            <w:tcW w:w="1134" w:type="dxa"/>
          </w:tcPr>
          <w:p w:rsidR="00DE0421" w:rsidRPr="00B14A55" w:rsidRDefault="00DE0421" w:rsidP="007537DF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Firma:</w:t>
            </w:r>
          </w:p>
        </w:tc>
        <w:sdt>
          <w:sdtPr>
            <w:rPr>
              <w:rFonts w:ascii="Arial" w:hAnsi="Arial" w:cs="Arial"/>
            </w:rPr>
            <w:id w:val="1651021171"/>
            <w:placeholder>
              <w:docPart w:val="630FF1EF6CDF42D7A53136D1C5F5A5FC"/>
            </w:placeholder>
          </w:sdtPr>
          <w:sdtEndPr/>
          <w:sdtContent>
            <w:tc>
              <w:tcPr>
                <w:tcW w:w="3828" w:type="dxa"/>
                <w:vMerge w:val="restart"/>
              </w:tcPr>
              <w:p w:rsidR="00DE0421" w:rsidRPr="00DE0421" w:rsidRDefault="00DE0421" w:rsidP="00EF120C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DE0421" w:rsidTr="00DE0421">
        <w:trPr>
          <w:trHeight w:val="776"/>
        </w:trPr>
        <w:tc>
          <w:tcPr>
            <w:tcW w:w="2126" w:type="dxa"/>
          </w:tcPr>
          <w:p w:rsidR="00DE0421" w:rsidRPr="00B14A55" w:rsidRDefault="00DE0421" w:rsidP="007537DF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 d. Tätigkeit:</w:t>
            </w:r>
          </w:p>
        </w:tc>
        <w:sdt>
          <w:sdtPr>
            <w:rPr>
              <w:rFonts w:ascii="Arial" w:hAnsi="Arial" w:cs="Arial"/>
            </w:rPr>
            <w:id w:val="-242030519"/>
            <w:placeholder>
              <w:docPart w:val="9688DE7E5E58404E9DCE48FCE3770454"/>
            </w:placeholder>
          </w:sdtPr>
          <w:sdtEndPr/>
          <w:sdtContent>
            <w:tc>
              <w:tcPr>
                <w:tcW w:w="4677" w:type="dxa"/>
                <w:gridSpan w:val="2"/>
              </w:tcPr>
              <w:p w:rsidR="00DE0421" w:rsidRPr="00DE0421" w:rsidRDefault="007E48E1" w:rsidP="00265BB9">
                <w:pPr>
                  <w:pStyle w:val="KeinLeerraum"/>
                  <w:rPr>
                    <w:rFonts w:ascii="Arial" w:hAnsi="Arial" w:cs="Arial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3828" w:type="dxa"/>
            <w:vMerge/>
          </w:tcPr>
          <w:p w:rsidR="00DE0421" w:rsidRDefault="00DE0421" w:rsidP="007537DF">
            <w:pPr>
              <w:pStyle w:val="KeinLeerraum"/>
              <w:rPr>
                <w:rFonts w:ascii="Arial" w:hAnsi="Arial" w:cs="Arial"/>
              </w:rPr>
            </w:pPr>
          </w:p>
        </w:tc>
      </w:tr>
      <w:tr w:rsidR="0035113C" w:rsidTr="00DE0421">
        <w:trPr>
          <w:trHeight w:val="264"/>
        </w:trPr>
        <w:tc>
          <w:tcPr>
            <w:tcW w:w="2126" w:type="dxa"/>
          </w:tcPr>
          <w:p w:rsidR="0035113C" w:rsidRPr="00B14A55" w:rsidRDefault="00660081" w:rsidP="00265BB9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Freigabe</w:t>
            </w:r>
            <w:r w:rsidR="0035113C" w:rsidRPr="00B14A55">
              <w:rPr>
                <w:rFonts w:ascii="Arial" w:hAnsi="Arial" w:cs="Arial"/>
                <w:b/>
              </w:rPr>
              <w:t>zeitraum:</w:t>
            </w:r>
          </w:p>
        </w:tc>
        <w:sdt>
          <w:sdtPr>
            <w:rPr>
              <w:rFonts w:ascii="Arial" w:hAnsi="Arial" w:cs="Arial"/>
            </w:rPr>
            <w:id w:val="1464770225"/>
            <w:placeholder>
              <w:docPart w:val="47B43CC559144965A9934EA575711916"/>
            </w:placeholder>
          </w:sdtPr>
          <w:sdtEndPr/>
          <w:sdtContent>
            <w:tc>
              <w:tcPr>
                <w:tcW w:w="8505" w:type="dxa"/>
                <w:gridSpan w:val="3"/>
              </w:tcPr>
              <w:p w:rsidR="0035113C" w:rsidRPr="00DE0421" w:rsidRDefault="00EF120C" w:rsidP="00EF120C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:rsidR="00DE0421" w:rsidRDefault="00E93DBF" w:rsidP="00454072">
      <w:pPr>
        <w:pStyle w:val="KeinLeerraum"/>
        <w:ind w:left="426"/>
        <w:rPr>
          <w:rFonts w:ascii="Arial" w:hAnsi="Arial" w:cs="Arial"/>
          <w:b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73074C1B" wp14:editId="79FF8E62">
                <wp:simplePos x="0" y="0"/>
                <wp:positionH relativeFrom="column">
                  <wp:posOffset>166370</wp:posOffset>
                </wp:positionH>
                <wp:positionV relativeFrom="paragraph">
                  <wp:posOffset>43815</wp:posOffset>
                </wp:positionV>
                <wp:extent cx="6609080" cy="309245"/>
                <wp:effectExtent l="0" t="0" r="20320" b="1460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30924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13704F" w:rsidRPr="00E93DBF" w:rsidRDefault="0013704F" w:rsidP="00E93DB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Datum / Teilnehmer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6" o:spid="_x0000_s1028" type="#_x0000_t202" style="position:absolute;left:0;text-align:left;margin-left:13.1pt;margin-top:3.45pt;width:520.4pt;height:24.3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" fillcolor="#0070c0" strokecolor="#4f81bd [3204]" strokeweight=".5pt">
                <v:textbox>
                  <w:txbxContent>
                    <w:p w:rsidR="0013704F" w:rsidRPr="00E93DBF" w:rsidRDefault="0013704F" w:rsidP="00E93DBF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Datum / Teilnehmer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072" w:rsidRPr="00B27EDD" w:rsidRDefault="00454072" w:rsidP="00454072">
      <w:pPr>
        <w:pStyle w:val="KeinLeerraum"/>
        <w:ind w:left="426"/>
        <w:rPr>
          <w:rFonts w:ascii="Arial" w:hAnsi="Arial" w:cs="Arial"/>
          <w:b/>
          <w:sz w:val="20"/>
        </w:rPr>
      </w:pPr>
    </w:p>
    <w:tbl>
      <w:tblPr>
        <w:tblStyle w:val="Tabellenraster"/>
        <w:tblW w:w="0" w:type="auto"/>
        <w:tblInd w:w="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268"/>
        <w:gridCol w:w="567"/>
        <w:gridCol w:w="283"/>
        <w:gridCol w:w="1701"/>
        <w:gridCol w:w="284"/>
        <w:gridCol w:w="4110"/>
        <w:gridCol w:w="284"/>
        <w:gridCol w:w="1798"/>
      </w:tblGrid>
      <w:tr w:rsidR="00694C05" w:rsidTr="003645A0">
        <w:trPr>
          <w:trHeight w:val="454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694C05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694C05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5B6483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Handy-Nr.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694C05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/ Dienstbezeichnung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694C05" w:rsidP="007769C5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Unterschrift</w:t>
            </w: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694C05" w:rsidTr="00694C05">
        <w:trPr>
          <w:trHeight w:val="454"/>
        </w:trPr>
        <w:tc>
          <w:tcPr>
            <w:tcW w:w="1809" w:type="dxa"/>
            <w:gridSpan w:val="3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:rsidR="00E93DBF" w:rsidRDefault="00E93DBF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</w:tbl>
    <w:p w:rsidR="00454072" w:rsidRDefault="00AF1FB1" w:rsidP="00454072">
      <w:pPr>
        <w:pStyle w:val="KeinLeerraum"/>
        <w:ind w:left="426"/>
        <w:rPr>
          <w:rFonts w:ascii="Arial" w:hAnsi="Arial" w:cs="Arial"/>
          <w:b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1" locked="1" layoutInCell="1" allowOverlap="1" wp14:anchorId="0BAA1D60" wp14:editId="18359799">
                <wp:simplePos x="0" y="0"/>
                <wp:positionH relativeFrom="column">
                  <wp:posOffset>166370</wp:posOffset>
                </wp:positionH>
                <wp:positionV relativeFrom="paragraph">
                  <wp:posOffset>97790</wp:posOffset>
                </wp:positionV>
                <wp:extent cx="6609080" cy="309245"/>
                <wp:effectExtent l="0" t="0" r="20320" b="1460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30924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13704F" w:rsidRPr="00E93DBF" w:rsidRDefault="0013704F" w:rsidP="00AF1F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zusätzliche Hinweise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9" o:spid="_x0000_s1029" type="#_x0000_t202" style="position:absolute;left:0;text-align:left;margin-left:13.1pt;margin-top:7.7pt;width:520.4pt;height:24.3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" fillcolor="#0070c0" strokecolor="#4f81bd [3204]" strokeweight=".5pt">
                <v:textbox>
                  <w:txbxContent>
                    <w:p w:rsidR="0013704F" w:rsidRPr="00E93DBF" w:rsidRDefault="0013704F" w:rsidP="00AF1FB1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zusätzliche Hinweise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072" w:rsidRDefault="00454072" w:rsidP="00454072">
      <w:pPr>
        <w:pStyle w:val="KeinLeerraum"/>
        <w:ind w:left="426"/>
        <w:rPr>
          <w:rFonts w:ascii="Arial" w:hAnsi="Arial" w:cs="Arial"/>
          <w:b/>
        </w:rPr>
      </w:pPr>
    </w:p>
    <w:p w:rsidR="00454072" w:rsidRDefault="00454072" w:rsidP="00454072">
      <w:pPr>
        <w:pStyle w:val="KeinLeerraum"/>
        <w:ind w:left="426"/>
        <w:rPr>
          <w:rFonts w:ascii="Arial" w:hAnsi="Arial" w:cs="Arial"/>
          <w:b/>
        </w:rPr>
      </w:pP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9453"/>
      </w:tblGrid>
      <w:tr w:rsidR="00410E6A" w:rsidTr="001F744F">
        <w:trPr>
          <w:trHeight w:val="851"/>
        </w:trPr>
        <w:tc>
          <w:tcPr>
            <w:tcW w:w="816" w:type="dxa"/>
          </w:tcPr>
          <w:p w:rsidR="00410E6A" w:rsidRDefault="00410E6A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C697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453" w:type="dxa"/>
          </w:tcPr>
          <w:p w:rsidR="00562210" w:rsidRDefault="00410E6A" w:rsidP="00562210">
            <w:pPr>
              <w:pStyle w:val="KeinLeerraum"/>
              <w:rPr>
                <w:rFonts w:ascii="Arial" w:hAnsi="Arial" w:cs="Arial"/>
              </w:rPr>
            </w:pPr>
            <w:r w:rsidRPr="004649DE">
              <w:rPr>
                <w:rFonts w:ascii="Arial" w:hAnsi="Arial" w:cs="Arial"/>
              </w:rPr>
              <w:t xml:space="preserve">Der </w:t>
            </w:r>
            <w:r w:rsidR="00660081">
              <w:rPr>
                <w:rFonts w:ascii="Arial" w:hAnsi="Arial" w:cs="Arial"/>
              </w:rPr>
              <w:t>Freigabe</w:t>
            </w:r>
            <w:r w:rsidR="00476D04">
              <w:rPr>
                <w:rFonts w:ascii="Arial" w:hAnsi="Arial" w:cs="Arial"/>
              </w:rPr>
              <w:t>inhaber verpflichtet sich</w:t>
            </w:r>
            <w:r w:rsidRPr="004649DE">
              <w:rPr>
                <w:rFonts w:ascii="Arial" w:hAnsi="Arial" w:cs="Arial"/>
              </w:rPr>
              <w:t xml:space="preserve"> alle </w:t>
            </w:r>
            <w:r w:rsidR="00B164D7">
              <w:rPr>
                <w:rFonts w:ascii="Arial" w:hAnsi="Arial" w:cs="Arial"/>
              </w:rPr>
              <w:t>Personen die in seinem Auftrag a</w:t>
            </w:r>
            <w:r w:rsidRPr="004649DE">
              <w:rPr>
                <w:rFonts w:ascii="Arial" w:hAnsi="Arial" w:cs="Arial"/>
              </w:rPr>
              <w:t xml:space="preserve">rbeiten, nachweislich </w:t>
            </w:r>
            <w:r w:rsidR="00B164D7">
              <w:rPr>
                <w:rFonts w:ascii="Arial" w:hAnsi="Arial" w:cs="Arial"/>
              </w:rPr>
              <w:t xml:space="preserve">mindestens </w:t>
            </w:r>
            <w:r w:rsidR="00B164D7" w:rsidRPr="00E50DE7">
              <w:rPr>
                <w:rFonts w:ascii="Arial" w:hAnsi="Arial" w:cs="Arial"/>
                <w:u w:val="single"/>
              </w:rPr>
              <w:t>einmal jährlich</w:t>
            </w:r>
            <w:r w:rsidR="00B164D7">
              <w:rPr>
                <w:rFonts w:ascii="Arial" w:hAnsi="Arial" w:cs="Arial"/>
              </w:rPr>
              <w:t xml:space="preserve"> </w:t>
            </w:r>
            <w:r w:rsidRPr="004649DE">
              <w:rPr>
                <w:rFonts w:ascii="Arial" w:hAnsi="Arial" w:cs="Arial"/>
              </w:rPr>
              <w:t xml:space="preserve">zu den geltenden Verhaltensanforderungen </w:t>
            </w:r>
            <w:r w:rsidR="00605F54">
              <w:rPr>
                <w:rFonts w:ascii="Arial" w:hAnsi="Arial" w:cs="Arial"/>
              </w:rPr>
              <w:t>(Anlage 2 und 3 bzw. 3.1</w:t>
            </w:r>
            <w:r w:rsidR="00660081">
              <w:rPr>
                <w:rFonts w:ascii="Arial" w:hAnsi="Arial" w:cs="Arial"/>
              </w:rPr>
              <w:t xml:space="preserve"> oder 3.2</w:t>
            </w:r>
            <w:r w:rsidR="00605F54">
              <w:rPr>
                <w:rFonts w:ascii="Arial" w:hAnsi="Arial" w:cs="Arial"/>
              </w:rPr>
              <w:t xml:space="preserve">) </w:t>
            </w:r>
            <w:r w:rsidRPr="004649DE">
              <w:rPr>
                <w:rFonts w:ascii="Arial" w:hAnsi="Arial" w:cs="Arial"/>
              </w:rPr>
              <w:t>zu unterweisen</w:t>
            </w:r>
            <w:r w:rsidR="008A4E4B">
              <w:rPr>
                <w:rFonts w:ascii="Arial" w:hAnsi="Arial" w:cs="Arial"/>
              </w:rPr>
              <w:t>.</w:t>
            </w:r>
            <w:r w:rsidR="00476D04">
              <w:rPr>
                <w:rFonts w:ascii="Arial" w:hAnsi="Arial" w:cs="Arial"/>
              </w:rPr>
              <w:t xml:space="preserve"> </w:t>
            </w:r>
            <w:r w:rsidR="00605F54">
              <w:rPr>
                <w:rFonts w:ascii="Arial" w:hAnsi="Arial" w:cs="Arial"/>
              </w:rPr>
              <w:t>Der</w:t>
            </w:r>
            <w:r w:rsidR="00752B34">
              <w:rPr>
                <w:rFonts w:ascii="Arial" w:hAnsi="Arial" w:cs="Arial"/>
              </w:rPr>
              <w:t xml:space="preserve"> Unterweisungsnachweis</w:t>
            </w:r>
            <w:r w:rsidR="008A4E4B">
              <w:rPr>
                <w:rFonts w:ascii="Arial" w:hAnsi="Arial" w:cs="Arial"/>
              </w:rPr>
              <w:t xml:space="preserve"> ist</w:t>
            </w:r>
            <w:r w:rsidR="00752B34">
              <w:rPr>
                <w:rFonts w:ascii="Arial" w:hAnsi="Arial" w:cs="Arial"/>
              </w:rPr>
              <w:t xml:space="preserve"> </w:t>
            </w:r>
            <w:r w:rsidRPr="004649DE">
              <w:rPr>
                <w:rFonts w:ascii="Arial" w:hAnsi="Arial" w:cs="Arial"/>
              </w:rPr>
              <w:t>auf Verlangen der LMBV vorzulegen.</w:t>
            </w:r>
          </w:p>
          <w:p w:rsidR="00562210" w:rsidRPr="004649DE" w:rsidRDefault="00562210" w:rsidP="00562210">
            <w:pPr>
              <w:pStyle w:val="KeinLeerraum"/>
              <w:rPr>
                <w:rFonts w:ascii="Arial" w:hAnsi="Arial" w:cs="Arial"/>
              </w:rPr>
            </w:pPr>
          </w:p>
        </w:tc>
      </w:tr>
      <w:tr w:rsidR="001F744F" w:rsidTr="00562210">
        <w:trPr>
          <w:trHeight w:val="454"/>
        </w:trPr>
        <w:tc>
          <w:tcPr>
            <w:tcW w:w="816" w:type="dxa"/>
            <w:vAlign w:val="bottom"/>
          </w:tcPr>
          <w:p w:rsidR="001F744F" w:rsidRDefault="001F744F" w:rsidP="00454072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  <w:p w:rsidR="00733A16" w:rsidRDefault="00733A16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9453" w:type="dxa"/>
          </w:tcPr>
          <w:p w:rsidR="00733A16" w:rsidRPr="002012E2" w:rsidRDefault="001F744F" w:rsidP="008A4E4B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geltenden Verhaltensanforderungen (Anlage 2 und 3 bzw. 3.1</w:t>
            </w:r>
            <w:r w:rsidR="00660081">
              <w:rPr>
                <w:rFonts w:ascii="Arial" w:hAnsi="Arial" w:cs="Arial"/>
              </w:rPr>
              <w:t xml:space="preserve"> oder 3.2</w:t>
            </w:r>
            <w:r>
              <w:rPr>
                <w:rFonts w:ascii="Arial" w:hAnsi="Arial" w:cs="Arial"/>
              </w:rPr>
              <w:t xml:space="preserve">) sind </w:t>
            </w:r>
            <w:r w:rsidR="009F2FC2">
              <w:rPr>
                <w:rFonts w:ascii="Arial" w:hAnsi="Arial" w:cs="Arial"/>
              </w:rPr>
              <w:t xml:space="preserve">von </w:t>
            </w:r>
            <w:r w:rsidR="00733A16">
              <w:rPr>
                <w:rFonts w:ascii="Arial" w:hAnsi="Arial" w:cs="Arial"/>
              </w:rPr>
              <w:t xml:space="preserve">jeder </w:t>
            </w:r>
            <w:r w:rsidR="009F2FC2">
              <w:rPr>
                <w:rFonts w:ascii="Arial" w:hAnsi="Arial" w:cs="Arial"/>
              </w:rPr>
              <w:t xml:space="preserve">unterwiesenen </w:t>
            </w:r>
            <w:r w:rsidR="00AD508E">
              <w:rPr>
                <w:rFonts w:ascii="Arial" w:hAnsi="Arial" w:cs="Arial"/>
              </w:rPr>
              <w:t>Person</w:t>
            </w:r>
            <w:r w:rsidR="009F2FC2">
              <w:rPr>
                <w:rFonts w:ascii="Arial" w:hAnsi="Arial" w:cs="Arial"/>
              </w:rPr>
              <w:t xml:space="preserve"> bei Betreten des </w:t>
            </w:r>
            <w:r>
              <w:rPr>
                <w:rFonts w:ascii="Arial" w:hAnsi="Arial" w:cs="Arial"/>
              </w:rPr>
              <w:t>Sperrbereich</w:t>
            </w:r>
            <w:r w:rsidR="009F2FC2">
              <w:rPr>
                <w:rFonts w:ascii="Arial" w:hAnsi="Arial" w:cs="Arial"/>
              </w:rPr>
              <w:t>es</w:t>
            </w:r>
            <w:r>
              <w:rPr>
                <w:rFonts w:ascii="Arial" w:hAnsi="Arial" w:cs="Arial"/>
              </w:rPr>
              <w:t xml:space="preserve"> mitzuführen.</w:t>
            </w:r>
          </w:p>
        </w:tc>
      </w:tr>
      <w:tr w:rsidR="001F744F" w:rsidTr="00EF120C">
        <w:trPr>
          <w:trHeight w:val="454"/>
        </w:trPr>
        <w:tc>
          <w:tcPr>
            <w:tcW w:w="816" w:type="dxa"/>
          </w:tcPr>
          <w:p w:rsidR="001F744F" w:rsidRDefault="001F744F" w:rsidP="00EF120C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sdt>
          <w:sdtPr>
            <w:rPr>
              <w:rFonts w:ascii="Arial" w:hAnsi="Arial" w:cs="Arial"/>
            </w:rPr>
            <w:id w:val="-733772274"/>
            <w:placeholder>
              <w:docPart w:val="9BAD75762BFF4F4A9BE14249960E734F"/>
            </w:placeholder>
          </w:sdtPr>
          <w:sdtEndPr/>
          <w:sdtContent>
            <w:tc>
              <w:tcPr>
                <w:tcW w:w="9453" w:type="dxa"/>
                <w:tcBorders>
                  <w:bottom w:val="dotted" w:sz="4" w:space="0" w:color="auto"/>
                </w:tcBorders>
              </w:tcPr>
              <w:p w:rsidR="001F744F" w:rsidRDefault="00EF120C" w:rsidP="00EF120C">
                <w:pPr>
                  <w:pStyle w:val="KeinLeerraum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1F744F" w:rsidTr="00EF120C">
        <w:trPr>
          <w:trHeight w:val="454"/>
        </w:trPr>
        <w:tc>
          <w:tcPr>
            <w:tcW w:w="816" w:type="dxa"/>
          </w:tcPr>
          <w:p w:rsidR="001F744F" w:rsidRDefault="001F744F" w:rsidP="00EF120C">
            <w:pPr>
              <w:pStyle w:val="KeinLeerraum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id w:val="-9460440"/>
            <w:placeholder>
              <w:docPart w:val="5B536D6A990F4173B866E39CF60CFC88"/>
            </w:placeholder>
          </w:sdtPr>
          <w:sdtEndPr/>
          <w:sdtContent>
            <w:tc>
              <w:tcPr>
                <w:tcW w:w="9453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:rsidR="001F744F" w:rsidRDefault="00EF120C" w:rsidP="00EF120C">
                <w:pPr>
                  <w:pStyle w:val="KeinLeerraum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1F744F" w:rsidTr="00EF120C">
        <w:trPr>
          <w:trHeight w:val="454"/>
        </w:trPr>
        <w:tc>
          <w:tcPr>
            <w:tcW w:w="816" w:type="dxa"/>
          </w:tcPr>
          <w:p w:rsidR="001F744F" w:rsidRDefault="001F744F" w:rsidP="00EF120C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sdt>
          <w:sdtPr>
            <w:rPr>
              <w:rFonts w:ascii="Arial" w:hAnsi="Arial" w:cs="Arial"/>
            </w:rPr>
            <w:id w:val="-1988469116"/>
            <w:placeholder>
              <w:docPart w:val="26A9089E30874C94847E0850EAC0BCC7"/>
            </w:placeholder>
          </w:sdtPr>
          <w:sdtEndPr/>
          <w:sdtContent>
            <w:tc>
              <w:tcPr>
                <w:tcW w:w="9453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:rsidR="001F744F" w:rsidRDefault="00EF120C" w:rsidP="00EF120C">
                <w:pPr>
                  <w:pStyle w:val="KeinLeerraum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1F744F" w:rsidTr="00EF120C">
        <w:trPr>
          <w:trHeight w:val="454"/>
        </w:trPr>
        <w:tc>
          <w:tcPr>
            <w:tcW w:w="816" w:type="dxa"/>
          </w:tcPr>
          <w:p w:rsidR="001F744F" w:rsidRDefault="001F744F" w:rsidP="00EF120C">
            <w:pPr>
              <w:pStyle w:val="KeinLeerraum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id w:val="-1368680589"/>
            <w:placeholder>
              <w:docPart w:val="0C38BAAF683E46C4B3E1C169DA34584B"/>
            </w:placeholder>
          </w:sdtPr>
          <w:sdtEndPr/>
          <w:sdtContent>
            <w:tc>
              <w:tcPr>
                <w:tcW w:w="9453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:rsidR="001F744F" w:rsidRDefault="00EF120C" w:rsidP="00EF120C">
                <w:pPr>
                  <w:pStyle w:val="KeinLeerraum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1F744F" w:rsidTr="00EF120C">
        <w:trPr>
          <w:trHeight w:val="454"/>
        </w:trPr>
        <w:tc>
          <w:tcPr>
            <w:tcW w:w="816" w:type="dxa"/>
          </w:tcPr>
          <w:p w:rsidR="001F744F" w:rsidRDefault="001F744F" w:rsidP="00EF120C">
            <w:pPr>
              <w:pStyle w:val="KeinLeerrau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sdt>
          <w:sdtPr>
            <w:rPr>
              <w:rFonts w:ascii="Arial" w:hAnsi="Arial" w:cs="Arial"/>
            </w:rPr>
            <w:id w:val="333654351"/>
            <w:placeholder>
              <w:docPart w:val="BD2538576562466181E30A5E3606E5EC"/>
            </w:placeholder>
          </w:sdtPr>
          <w:sdtEndPr/>
          <w:sdtContent>
            <w:tc>
              <w:tcPr>
                <w:tcW w:w="9453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:rsidR="001F744F" w:rsidRDefault="00EF120C" w:rsidP="00EF120C">
                <w:pPr>
                  <w:pStyle w:val="KeinLeerraum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:rsidR="00AF1FB1" w:rsidRPr="00B27EDD" w:rsidRDefault="005C6974" w:rsidP="00454072">
      <w:pPr>
        <w:pStyle w:val="KeinLeerraum"/>
        <w:ind w:left="426"/>
        <w:rPr>
          <w:rFonts w:ascii="Arial" w:hAnsi="Arial" w:cs="Arial"/>
          <w:b/>
          <w:sz w:val="40"/>
          <w:szCs w:val="32"/>
        </w:rPr>
      </w:pPr>
      <w:r w:rsidRPr="00B27EDD">
        <w:rPr>
          <w:rFonts w:ascii="Arial" w:hAnsi="Arial" w:cs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1" locked="1" layoutInCell="1" allowOverlap="1" wp14:anchorId="1DB95009" wp14:editId="694030F9">
                <wp:simplePos x="0" y="0"/>
                <wp:positionH relativeFrom="column">
                  <wp:posOffset>166370</wp:posOffset>
                </wp:positionH>
                <wp:positionV relativeFrom="paragraph">
                  <wp:posOffset>127000</wp:posOffset>
                </wp:positionV>
                <wp:extent cx="6609080" cy="309245"/>
                <wp:effectExtent l="0" t="0" r="20320" b="1460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30924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13704F" w:rsidRPr="00E93DBF" w:rsidRDefault="0013704F" w:rsidP="005C69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Datum / Unterschrift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0" o:spid="_x0000_s1030" type="#_x0000_t202" style="position:absolute;left:0;text-align:left;margin-left:13.1pt;margin-top:10pt;width:520.4pt;height:24.3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" fillcolor="#0070c0" strokecolor="#4f81bd [3204]" strokeweight=".5pt">
                <v:textbox>
                  <w:txbxContent>
                    <w:p w:rsidR="0013704F" w:rsidRPr="00E93DBF" w:rsidRDefault="0013704F" w:rsidP="005C6974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Datum / Unterschrift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3"/>
        <w:gridCol w:w="323"/>
        <w:gridCol w:w="3785"/>
        <w:gridCol w:w="325"/>
        <w:gridCol w:w="3783"/>
      </w:tblGrid>
      <w:tr w:rsidR="00C5587A" w:rsidTr="004649DE">
        <w:trPr>
          <w:trHeight w:val="1126"/>
        </w:trPr>
        <w:tc>
          <w:tcPr>
            <w:tcW w:w="2053" w:type="dxa"/>
            <w:vAlign w:val="center"/>
          </w:tcPr>
          <w:p w:rsidR="00C5587A" w:rsidRDefault="00C5587A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:rsidR="00C5587A" w:rsidRDefault="00C5587A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3785" w:type="dxa"/>
            <w:vAlign w:val="center"/>
          </w:tcPr>
          <w:p w:rsidR="00C5587A" w:rsidRDefault="00C5587A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325" w:type="dxa"/>
            <w:tcBorders>
              <w:top w:val="nil"/>
              <w:bottom w:val="nil"/>
            </w:tcBorders>
            <w:vAlign w:val="center"/>
          </w:tcPr>
          <w:p w:rsidR="00C5587A" w:rsidRDefault="00C5587A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3783" w:type="dxa"/>
            <w:vAlign w:val="center"/>
          </w:tcPr>
          <w:p w:rsidR="00C5587A" w:rsidRDefault="00C5587A" w:rsidP="00454072">
            <w:pPr>
              <w:pStyle w:val="KeinLeerraum"/>
              <w:rPr>
                <w:rFonts w:ascii="Arial" w:hAnsi="Arial" w:cs="Arial"/>
                <w:b/>
              </w:rPr>
            </w:pPr>
          </w:p>
        </w:tc>
      </w:tr>
      <w:tr w:rsidR="00C5587A" w:rsidTr="004649DE">
        <w:trPr>
          <w:trHeight w:val="412"/>
        </w:trPr>
        <w:tc>
          <w:tcPr>
            <w:tcW w:w="2053" w:type="dxa"/>
            <w:vAlign w:val="center"/>
          </w:tcPr>
          <w:p w:rsidR="00C5587A" w:rsidRDefault="00C5587A" w:rsidP="00C5587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:rsidR="00C5587A" w:rsidRDefault="00C5587A" w:rsidP="00C5587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85" w:type="dxa"/>
            <w:vAlign w:val="center"/>
          </w:tcPr>
          <w:p w:rsidR="00C5587A" w:rsidRDefault="00C5587A" w:rsidP="00C5587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Projektmanager </w:t>
            </w:r>
            <w:r w:rsidR="00C52C6F">
              <w:rPr>
                <w:rFonts w:ascii="Arial" w:hAnsi="Arial" w:cs="Arial"/>
                <w:b/>
              </w:rPr>
              <w:t xml:space="preserve">der </w:t>
            </w:r>
            <w:r>
              <w:rPr>
                <w:rFonts w:ascii="Arial" w:hAnsi="Arial" w:cs="Arial"/>
                <w:b/>
              </w:rPr>
              <w:t>LMBV</w:t>
            </w:r>
          </w:p>
        </w:tc>
        <w:tc>
          <w:tcPr>
            <w:tcW w:w="325" w:type="dxa"/>
            <w:tcBorders>
              <w:top w:val="nil"/>
              <w:bottom w:val="nil"/>
            </w:tcBorders>
            <w:vAlign w:val="center"/>
          </w:tcPr>
          <w:p w:rsidR="00C5587A" w:rsidRDefault="00C5587A" w:rsidP="00C5587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83" w:type="dxa"/>
            <w:vAlign w:val="center"/>
          </w:tcPr>
          <w:p w:rsidR="00C5587A" w:rsidRDefault="00660081" w:rsidP="00C5587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Freigabe</w:t>
            </w:r>
            <w:r w:rsidR="00C5587A">
              <w:rPr>
                <w:rFonts w:ascii="Arial" w:hAnsi="Arial" w:cs="Arial"/>
                <w:b/>
              </w:rPr>
              <w:t>inhaber</w:t>
            </w:r>
          </w:p>
        </w:tc>
      </w:tr>
    </w:tbl>
    <w:p w:rsidR="005C6974" w:rsidRPr="005C6974" w:rsidRDefault="005C6974" w:rsidP="00454072">
      <w:pPr>
        <w:pStyle w:val="KeinLeerraum"/>
        <w:ind w:left="426"/>
        <w:rPr>
          <w:rFonts w:ascii="Arial" w:hAnsi="Arial" w:cs="Arial"/>
          <w:b/>
          <w:sz w:val="6"/>
          <w:szCs w:val="6"/>
        </w:rPr>
      </w:pPr>
    </w:p>
    <w:sectPr w:rsidR="005C6974" w:rsidRPr="005C6974" w:rsidSect="00721E24">
      <w:headerReference w:type="default" r:id="rId10"/>
      <w:footerReference w:type="default" r:id="rId11"/>
      <w:pgSz w:w="11906" w:h="16838"/>
      <w:pgMar w:top="1086" w:right="707" w:bottom="709" w:left="720" w:header="567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04F" w:rsidRDefault="0013704F" w:rsidP="00921613">
      <w:r>
        <w:separator/>
      </w:r>
    </w:p>
  </w:endnote>
  <w:endnote w:type="continuationSeparator" w:id="0">
    <w:p w:rsidR="0013704F" w:rsidRDefault="0013704F" w:rsidP="0092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4F" w:rsidRDefault="0013704F" w:rsidP="001F2058">
    <w:pPr>
      <w:pStyle w:val="Fuzeile"/>
      <w:tabs>
        <w:tab w:val="clear" w:pos="4536"/>
        <w:tab w:val="clear" w:pos="9072"/>
        <w:tab w:val="right" w:pos="10632"/>
      </w:tabs>
      <w:ind w:left="3686"/>
      <w:rPr>
        <w:rFonts w:ascii="Arial" w:hAnsi="Arial" w:cs="Arial"/>
        <w:b/>
      </w:rPr>
    </w:pPr>
    <w:r w:rsidRPr="00E8261C">
      <w:rPr>
        <w:noProof/>
        <w:color w:val="FFFFFF" w:themeColor="background1"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A032CB" wp14:editId="2AC97787">
              <wp:simplePos x="0" y="0"/>
              <wp:positionH relativeFrom="column">
                <wp:posOffset>145915</wp:posOffset>
              </wp:positionH>
              <wp:positionV relativeFrom="paragraph">
                <wp:posOffset>71161</wp:posOffset>
              </wp:positionV>
              <wp:extent cx="2110902" cy="266700"/>
              <wp:effectExtent l="0" t="0" r="22860" b="1905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0902" cy="266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05F47" w:rsidRDefault="00A05F47" w:rsidP="00A05F47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Freigabe vom </w:t>
                          </w:r>
                          <w:r w:rsidR="00EF120C">
                            <w:rPr>
                              <w:rFonts w:ascii="Arial" w:hAnsi="Arial" w:cs="Arial"/>
                              <w:b/>
                            </w:rPr>
                            <w:fldChar w:fldCharType="begin"/>
                          </w:r>
                          <w:r w:rsidR="00EF120C">
                            <w:rPr>
                              <w:rFonts w:ascii="Arial" w:hAnsi="Arial" w:cs="Arial"/>
                              <w:b/>
                            </w:rPr>
                            <w:instrText xml:space="preserve"> TIME \@ "dd.MM.yyyy" </w:instrText>
                          </w:r>
                          <w:r w:rsidR="00EF120C">
                            <w:rPr>
                              <w:rFonts w:ascii="Arial" w:hAnsi="Arial" w:cs="Arial"/>
                              <w:b/>
                            </w:rPr>
                            <w:fldChar w:fldCharType="separate"/>
                          </w:r>
                          <w:r w:rsidR="001F2058">
                            <w:rPr>
                              <w:rFonts w:ascii="Arial" w:hAnsi="Arial" w:cs="Arial"/>
                              <w:b/>
                              <w:noProof/>
                            </w:rPr>
                            <w:t>17.05.2019</w:t>
                          </w:r>
                          <w:r w:rsidR="00EF120C">
                            <w:rPr>
                              <w:rFonts w:ascii="Arial" w:hAnsi="Arial" w:cs="Arial"/>
                              <w:b/>
                            </w:rPr>
                            <w:fldChar w:fldCharType="end"/>
                          </w:r>
                        </w:p>
                        <w:p w:rsidR="0013704F" w:rsidRPr="00921613" w:rsidRDefault="0013704F" w:rsidP="00921613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1" type="#_x0000_t202" style="position:absolute;left:0;text-align:left;margin-left:11.5pt;margin-top:5.6pt;width:166.2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" fillcolor="white [3201]" strokeweight=".5pt">
              <v:textbox>
                <w:txbxContent>
                  <w:p w:rsidR="00A05F47" w:rsidRDefault="00A05F47" w:rsidP="00A05F47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Freigabe vom </w:t>
                    </w:r>
                    <w:r w:rsidR="00EF120C">
                      <w:rPr>
                        <w:rFonts w:ascii="Arial" w:hAnsi="Arial" w:cs="Arial"/>
                        <w:b/>
                      </w:rPr>
                      <w:fldChar w:fldCharType="begin"/>
                    </w:r>
                    <w:r w:rsidR="00EF120C">
                      <w:rPr>
                        <w:rFonts w:ascii="Arial" w:hAnsi="Arial" w:cs="Arial"/>
                        <w:b/>
                      </w:rPr>
                      <w:instrText xml:space="preserve"> TIME \@ "dd.MM.yyyy" </w:instrText>
                    </w:r>
                    <w:r w:rsidR="00EF120C">
                      <w:rPr>
                        <w:rFonts w:ascii="Arial" w:hAnsi="Arial" w:cs="Arial"/>
                        <w:b/>
                      </w:rPr>
                      <w:fldChar w:fldCharType="separate"/>
                    </w:r>
                    <w:r w:rsidR="001F2058">
                      <w:rPr>
                        <w:rFonts w:ascii="Arial" w:hAnsi="Arial" w:cs="Arial"/>
                        <w:b/>
                        <w:noProof/>
                      </w:rPr>
                      <w:t>17.05.2019</w:t>
                    </w:r>
                    <w:r w:rsidR="00EF120C">
                      <w:rPr>
                        <w:rFonts w:ascii="Arial" w:hAnsi="Arial" w:cs="Arial"/>
                        <w:b/>
                      </w:rPr>
                      <w:fldChar w:fldCharType="end"/>
                    </w:r>
                  </w:p>
                  <w:p w:rsidR="0013704F" w:rsidRPr="00921613" w:rsidRDefault="0013704F" w:rsidP="00921613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Pr="00E8261C">
      <w:rPr>
        <w:rFonts w:ascii="Arial" w:hAnsi="Arial" w:cs="Arial"/>
        <w:color w:val="FFFFFF" w:themeColor="background1"/>
        <w:sz w:val="40"/>
        <w:szCs w:val="40"/>
      </w:rPr>
      <w:t>k</w:t>
    </w:r>
    <w:r w:rsidR="001F2058" w:rsidRPr="001F2058">
      <w:rPr>
        <w:rFonts w:ascii="Arial" w:eastAsiaTheme="minorHAnsi" w:hAnsi="Arial" w:cs="Arial"/>
        <w:sz w:val="18"/>
        <w:szCs w:val="22"/>
        <w:lang w:eastAsia="en-US"/>
      </w:rPr>
      <w:t xml:space="preserve"> </w:t>
    </w:r>
    <w:r w:rsidR="001F2058" w:rsidRPr="00F9218D">
      <w:rPr>
        <w:rFonts w:ascii="Arial" w:eastAsiaTheme="minorHAnsi" w:hAnsi="Arial" w:cs="Arial"/>
        <w:sz w:val="18"/>
        <w:szCs w:val="22"/>
        <w:lang w:eastAsia="en-US"/>
      </w:rPr>
      <w:t xml:space="preserve">Hinweise zum Datenschutz finden Sie unter </w:t>
    </w:r>
    <w:hyperlink r:id="rId1" w:history="1">
      <w:r w:rsidR="001F2058" w:rsidRPr="00F9218D">
        <w:rPr>
          <w:rFonts w:ascii="Arial" w:eastAsiaTheme="minorHAnsi" w:hAnsi="Arial" w:cs="Arial"/>
          <w:color w:val="0070C0"/>
          <w:sz w:val="18"/>
          <w:szCs w:val="22"/>
          <w:u w:val="single"/>
          <w:lang w:eastAsia="en-US"/>
        </w:rPr>
        <w:t>https://www.lmbv.de/datenschutz</w:t>
      </w:r>
    </w:hyperlink>
    <w:r>
      <w:rPr>
        <w:rFonts w:ascii="Arial" w:hAnsi="Arial" w:cs="Arial"/>
        <w:sz w:val="24"/>
        <w:szCs w:val="24"/>
      </w:rPr>
      <w:tab/>
    </w:r>
    <w:r w:rsidR="001F2058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04F" w:rsidRDefault="0013704F" w:rsidP="00921613">
      <w:r>
        <w:separator/>
      </w:r>
    </w:p>
  </w:footnote>
  <w:footnote w:type="continuationSeparator" w:id="0">
    <w:p w:rsidR="0013704F" w:rsidRDefault="0013704F" w:rsidP="00921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4F" w:rsidRPr="00921613" w:rsidRDefault="0013704F" w:rsidP="00921613">
    <w:pPr>
      <w:tabs>
        <w:tab w:val="right" w:pos="10632"/>
      </w:tabs>
      <w:rPr>
        <w:rFonts w:ascii="Arial" w:eastAsia="Arial" w:hAnsi="Arial"/>
        <w:sz w:val="24"/>
        <w:szCs w:val="24"/>
        <w:lang w:eastAsia="en-US"/>
      </w:rPr>
    </w:pPr>
    <w:r w:rsidRPr="00265BB9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193499F" wp14:editId="5A7C1E38">
              <wp:simplePos x="0" y="0"/>
              <wp:positionH relativeFrom="column">
                <wp:posOffset>142875</wp:posOffset>
              </wp:positionH>
              <wp:positionV relativeFrom="paragraph">
                <wp:posOffset>230505</wp:posOffset>
              </wp:positionV>
              <wp:extent cx="6638925" cy="9582150"/>
              <wp:effectExtent l="38100" t="38100" r="47625" b="38100"/>
              <wp:wrapNone/>
              <wp:docPr id="5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38925" cy="9582150"/>
                      </a:xfrm>
                      <a:prstGeom prst="rect">
                        <a:avLst/>
                      </a:prstGeom>
                      <a:noFill/>
                      <a:ln w="66675" cap="flat" cmpd="thinThick" algn="ctr">
                        <a:solidFill>
                          <a:schemeClr val="accent1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5" o:spid="_x0000_s1026" style="position:absolute;margin-left:11.25pt;margin-top:18.15pt;width:522.75pt;height:754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" filled="f" strokecolor="#4f81bd [3204]" strokeweight="5.25pt">
              <v:stroke linestyle="thinThick"/>
            </v:rect>
          </w:pict>
        </mc:Fallback>
      </mc:AlternateContent>
    </w:r>
    <w:r w:rsidRPr="00921613">
      <w:rPr>
        <w:rFonts w:ascii="Arial" w:eastAsia="Arial" w:hAnsi="Arial"/>
        <w:sz w:val="24"/>
        <w:szCs w:val="24"/>
        <w:lang w:eastAsia="en-US"/>
      </w:rPr>
      <w:tab/>
    </w:r>
    <w:r w:rsidR="00660081">
      <w:rPr>
        <w:rFonts w:ascii="Arial" w:eastAsia="Arial" w:hAnsi="Arial"/>
        <w:sz w:val="24"/>
        <w:szCs w:val="24"/>
        <w:lang w:eastAsia="en-US"/>
      </w:rPr>
      <w:t xml:space="preserve">Stand: </w:t>
    </w:r>
    <w:r w:rsidR="001F2058">
      <w:rPr>
        <w:rFonts w:ascii="Arial" w:eastAsia="Arial" w:hAnsi="Arial"/>
        <w:sz w:val="24"/>
        <w:szCs w:val="24"/>
        <w:lang w:eastAsia="en-US"/>
      </w:rPr>
      <w:t>17</w:t>
    </w:r>
    <w:r w:rsidR="00660081">
      <w:rPr>
        <w:rFonts w:ascii="Arial" w:eastAsia="Arial" w:hAnsi="Arial"/>
        <w:sz w:val="24"/>
        <w:szCs w:val="24"/>
        <w:lang w:eastAsia="en-US"/>
      </w:rPr>
      <w:t>.</w:t>
    </w:r>
    <w:r w:rsidR="001F2058">
      <w:rPr>
        <w:rFonts w:ascii="Arial" w:eastAsia="Arial" w:hAnsi="Arial"/>
        <w:sz w:val="24"/>
        <w:szCs w:val="24"/>
        <w:lang w:eastAsia="en-US"/>
      </w:rPr>
      <w:t>05</w:t>
    </w:r>
    <w:r w:rsidR="00660081">
      <w:rPr>
        <w:rFonts w:ascii="Arial" w:eastAsia="Arial" w:hAnsi="Arial"/>
        <w:sz w:val="24"/>
        <w:szCs w:val="24"/>
        <w:lang w:eastAsia="en-US"/>
      </w:rPr>
      <w:t>.201</w:t>
    </w:r>
    <w:r w:rsidR="001F2058">
      <w:rPr>
        <w:rFonts w:ascii="Arial" w:eastAsia="Arial" w:hAnsi="Arial"/>
        <w:sz w:val="24"/>
        <w:szCs w:val="24"/>
        <w:lang w:eastAsia="en-US"/>
      </w:rPr>
      <w:t>9</w:t>
    </w:r>
    <w:r w:rsidR="00660081">
      <w:rPr>
        <w:rFonts w:ascii="Arial" w:eastAsia="Arial" w:hAnsi="Arial"/>
        <w:sz w:val="24"/>
        <w:szCs w:val="24"/>
        <w:lang w:eastAsia="en-US"/>
      </w:rPr>
      <w:t xml:space="preserve">          </w:t>
    </w:r>
    <w:r w:rsidR="003101E3">
      <w:rPr>
        <w:rFonts w:ascii="Arial" w:eastAsia="Arial" w:hAnsi="Arial"/>
        <w:sz w:val="24"/>
        <w:szCs w:val="24"/>
        <w:lang w:eastAsia="en-US"/>
      </w:rPr>
      <w:t xml:space="preserve">T/B/4/16       </w:t>
    </w:r>
    <w:r w:rsidRPr="00660081">
      <w:rPr>
        <w:rFonts w:ascii="Arial" w:eastAsia="Arial" w:hAnsi="Arial"/>
        <w:b/>
        <w:sz w:val="24"/>
        <w:szCs w:val="24"/>
        <w:lang w:eastAsia="en-US"/>
      </w:rPr>
      <w:t>Anlage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F1C9F"/>
    <w:multiLevelType w:val="hybridMultilevel"/>
    <w:tmpl w:val="5C163B8A"/>
    <w:lvl w:ilvl="0" w:tplc="20BE7D76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3" w:hanging="360"/>
      </w:pPr>
    </w:lvl>
    <w:lvl w:ilvl="2" w:tplc="0407001B" w:tentative="1">
      <w:start w:val="1"/>
      <w:numFmt w:val="lowerRoman"/>
      <w:lvlText w:val="%3."/>
      <w:lvlJc w:val="right"/>
      <w:pPr>
        <w:ind w:left="1703" w:hanging="180"/>
      </w:pPr>
    </w:lvl>
    <w:lvl w:ilvl="3" w:tplc="0407000F" w:tentative="1">
      <w:start w:val="1"/>
      <w:numFmt w:val="decimal"/>
      <w:lvlText w:val="%4."/>
      <w:lvlJc w:val="left"/>
      <w:pPr>
        <w:ind w:left="2423" w:hanging="360"/>
      </w:pPr>
    </w:lvl>
    <w:lvl w:ilvl="4" w:tplc="04070019" w:tentative="1">
      <w:start w:val="1"/>
      <w:numFmt w:val="lowerLetter"/>
      <w:lvlText w:val="%5."/>
      <w:lvlJc w:val="left"/>
      <w:pPr>
        <w:ind w:left="3143" w:hanging="360"/>
      </w:pPr>
    </w:lvl>
    <w:lvl w:ilvl="5" w:tplc="0407001B" w:tentative="1">
      <w:start w:val="1"/>
      <w:numFmt w:val="lowerRoman"/>
      <w:lvlText w:val="%6."/>
      <w:lvlJc w:val="right"/>
      <w:pPr>
        <w:ind w:left="3863" w:hanging="180"/>
      </w:pPr>
    </w:lvl>
    <w:lvl w:ilvl="6" w:tplc="0407000F" w:tentative="1">
      <w:start w:val="1"/>
      <w:numFmt w:val="decimal"/>
      <w:lvlText w:val="%7."/>
      <w:lvlJc w:val="left"/>
      <w:pPr>
        <w:ind w:left="4583" w:hanging="360"/>
      </w:pPr>
    </w:lvl>
    <w:lvl w:ilvl="7" w:tplc="04070019" w:tentative="1">
      <w:start w:val="1"/>
      <w:numFmt w:val="lowerLetter"/>
      <w:lvlText w:val="%8."/>
      <w:lvlJc w:val="left"/>
      <w:pPr>
        <w:ind w:left="5303" w:hanging="360"/>
      </w:pPr>
    </w:lvl>
    <w:lvl w:ilvl="8" w:tplc="0407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1">
    <w:nsid w:val="68BF457F"/>
    <w:multiLevelType w:val="hybridMultilevel"/>
    <w:tmpl w:val="15129AF2"/>
    <w:lvl w:ilvl="0" w:tplc="0B6ED6C6">
      <w:numFmt w:val="bullet"/>
      <w:lvlText w:val="-"/>
      <w:lvlJc w:val="left"/>
      <w:pPr>
        <w:ind w:left="35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ocumentProtection w:edit="forms" w:formatting="1" w:enforcement="1" w:cryptProviderType="rsaFull" w:cryptAlgorithmClass="hash" w:cryptAlgorithmType="typeAny" w:cryptAlgorithmSid="4" w:cryptSpinCount="100000" w:hash="Ih2vw48Tu3LvuznuHXDd05Ejmvc=" w:salt="72UBB3I5zDeQEu7N/n6xAw==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07"/>
    <w:rsid w:val="00027B48"/>
    <w:rsid w:val="000549A1"/>
    <w:rsid w:val="00056F7E"/>
    <w:rsid w:val="000A51CE"/>
    <w:rsid w:val="000D013A"/>
    <w:rsid w:val="000E6768"/>
    <w:rsid w:val="000F50FA"/>
    <w:rsid w:val="0013704F"/>
    <w:rsid w:val="0016003D"/>
    <w:rsid w:val="00185BAA"/>
    <w:rsid w:val="001B3CEB"/>
    <w:rsid w:val="001D75A3"/>
    <w:rsid w:val="001F2058"/>
    <w:rsid w:val="001F744F"/>
    <w:rsid w:val="002012E2"/>
    <w:rsid w:val="0022353F"/>
    <w:rsid w:val="00265BB9"/>
    <w:rsid w:val="00281F2E"/>
    <w:rsid w:val="00292822"/>
    <w:rsid w:val="002A50BC"/>
    <w:rsid w:val="002C1277"/>
    <w:rsid w:val="002F6C34"/>
    <w:rsid w:val="003101E3"/>
    <w:rsid w:val="00316554"/>
    <w:rsid w:val="0032356B"/>
    <w:rsid w:val="003271B3"/>
    <w:rsid w:val="00337073"/>
    <w:rsid w:val="0035113C"/>
    <w:rsid w:val="00363511"/>
    <w:rsid w:val="003645A0"/>
    <w:rsid w:val="0038243F"/>
    <w:rsid w:val="00404977"/>
    <w:rsid w:val="00410E6A"/>
    <w:rsid w:val="004337DA"/>
    <w:rsid w:val="00454072"/>
    <w:rsid w:val="004649DE"/>
    <w:rsid w:val="00476D04"/>
    <w:rsid w:val="00492DDC"/>
    <w:rsid w:val="004E6A0A"/>
    <w:rsid w:val="004F5158"/>
    <w:rsid w:val="005177A8"/>
    <w:rsid w:val="00542768"/>
    <w:rsid w:val="0055537A"/>
    <w:rsid w:val="00562210"/>
    <w:rsid w:val="005824AE"/>
    <w:rsid w:val="00590F1E"/>
    <w:rsid w:val="005A0F89"/>
    <w:rsid w:val="005B6483"/>
    <w:rsid w:val="005C6974"/>
    <w:rsid w:val="00601CA7"/>
    <w:rsid w:val="00605F54"/>
    <w:rsid w:val="00611C15"/>
    <w:rsid w:val="00613E2B"/>
    <w:rsid w:val="006273EA"/>
    <w:rsid w:val="00660081"/>
    <w:rsid w:val="00675256"/>
    <w:rsid w:val="0068454F"/>
    <w:rsid w:val="00692E4C"/>
    <w:rsid w:val="00694C05"/>
    <w:rsid w:val="006B10CB"/>
    <w:rsid w:val="006F333F"/>
    <w:rsid w:val="007002C5"/>
    <w:rsid w:val="00721E24"/>
    <w:rsid w:val="0072729D"/>
    <w:rsid w:val="00733A16"/>
    <w:rsid w:val="00752B34"/>
    <w:rsid w:val="007537DF"/>
    <w:rsid w:val="00757F8D"/>
    <w:rsid w:val="00771E4C"/>
    <w:rsid w:val="007769C5"/>
    <w:rsid w:val="007D43F5"/>
    <w:rsid w:val="007E082C"/>
    <w:rsid w:val="007E48E1"/>
    <w:rsid w:val="007F2307"/>
    <w:rsid w:val="007F4676"/>
    <w:rsid w:val="007F6F90"/>
    <w:rsid w:val="00801E3B"/>
    <w:rsid w:val="008408B2"/>
    <w:rsid w:val="00883C59"/>
    <w:rsid w:val="008877BA"/>
    <w:rsid w:val="008A4E4B"/>
    <w:rsid w:val="008A71E8"/>
    <w:rsid w:val="008C0258"/>
    <w:rsid w:val="008C0E58"/>
    <w:rsid w:val="00921613"/>
    <w:rsid w:val="009C0B76"/>
    <w:rsid w:val="009D480D"/>
    <w:rsid w:val="009F2FC2"/>
    <w:rsid w:val="00A05F47"/>
    <w:rsid w:val="00A1077A"/>
    <w:rsid w:val="00A1680B"/>
    <w:rsid w:val="00A206D5"/>
    <w:rsid w:val="00A4083C"/>
    <w:rsid w:val="00A47A8E"/>
    <w:rsid w:val="00A55A01"/>
    <w:rsid w:val="00A97565"/>
    <w:rsid w:val="00AA01D1"/>
    <w:rsid w:val="00AD0096"/>
    <w:rsid w:val="00AD508E"/>
    <w:rsid w:val="00AE16EF"/>
    <w:rsid w:val="00AE3222"/>
    <w:rsid w:val="00AF1FB1"/>
    <w:rsid w:val="00B13337"/>
    <w:rsid w:val="00B14A55"/>
    <w:rsid w:val="00B164D7"/>
    <w:rsid w:val="00B27EDD"/>
    <w:rsid w:val="00B37567"/>
    <w:rsid w:val="00B46D84"/>
    <w:rsid w:val="00B85B39"/>
    <w:rsid w:val="00C45B68"/>
    <w:rsid w:val="00C52C6F"/>
    <w:rsid w:val="00C5587A"/>
    <w:rsid w:val="00CC6DA0"/>
    <w:rsid w:val="00CD7D1A"/>
    <w:rsid w:val="00CE551C"/>
    <w:rsid w:val="00CE6BE6"/>
    <w:rsid w:val="00D0183E"/>
    <w:rsid w:val="00D1706E"/>
    <w:rsid w:val="00D460EA"/>
    <w:rsid w:val="00D557E8"/>
    <w:rsid w:val="00D56CBD"/>
    <w:rsid w:val="00DE0421"/>
    <w:rsid w:val="00DE1D15"/>
    <w:rsid w:val="00DF1D30"/>
    <w:rsid w:val="00E13123"/>
    <w:rsid w:val="00E207DC"/>
    <w:rsid w:val="00E50DE7"/>
    <w:rsid w:val="00E53E9D"/>
    <w:rsid w:val="00E8261C"/>
    <w:rsid w:val="00E83F69"/>
    <w:rsid w:val="00E93DBF"/>
    <w:rsid w:val="00E9433A"/>
    <w:rsid w:val="00EF120C"/>
    <w:rsid w:val="00F03A14"/>
    <w:rsid w:val="00F16BB2"/>
    <w:rsid w:val="00F7367F"/>
    <w:rsid w:val="00F746EF"/>
    <w:rsid w:val="00FA0D61"/>
    <w:rsid w:val="00FA34DB"/>
    <w:rsid w:val="00FE787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0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List Bullet" w:locked="0"/>
    <w:lsdException w:name="Title" w:semiHidden="0" w:uiPriority="10" w:unhideWhenUsed="0" w:qFormat="1"/>
    <w:lsdException w:name="Default Paragraph Font" w:locked="0" w:uiPriority="1"/>
    <w:lsdException w:name="Body Text" w:locked="0"/>
    <w:lsdException w:name="Body Text Indent" w:locked="0" w:uiPriority="0"/>
    <w:lsdException w:name="Subtitle" w:semiHidden="0" w:uiPriority="11" w:unhideWhenUsed="0" w:qFormat="1"/>
    <w:lsdException w:name="Salutation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Strong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HTML Top of Form" w:locked="0"/>
    <w:lsdException w:name="HTML Bottom of Form" w:locked="0"/>
    <w:lsdException w:name="Normal Table" w:locked="0"/>
    <w:lsdException w:name="No List" w:locked="0"/>
    <w:lsdException w:name="Table Contemporary" w:locked="0"/>
    <w:lsdException w:name="Table Professional" w:locked="0"/>
    <w:lsdException w:name="Balloon Text" w:locked="0"/>
    <w:lsdException w:name="Table Grid" w:locked="0" w:semiHidden="0" w:uiPriority="59" w:unhideWhenUsed="0"/>
    <w:lsdException w:name="Table Theme" w:lock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21613"/>
  </w:style>
  <w:style w:type="paragraph" w:styleId="Fuzeile">
    <w:name w:val="footer"/>
    <w:basedOn w:val="Standard"/>
    <w:link w:val="Fu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21613"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A975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565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265BB9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locked/>
    <w:rsid w:val="0032356B"/>
    <w:rPr>
      <w:color w:val="808080"/>
    </w:rPr>
  </w:style>
  <w:style w:type="table" w:styleId="Tabellenraster">
    <w:name w:val="Table Grid"/>
    <w:basedOn w:val="NormaleTabelle"/>
    <w:uiPriority w:val="59"/>
    <w:rsid w:val="00327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semiHidden/>
    <w:locked/>
    <w:rsid w:val="009D480D"/>
    <w:pPr>
      <w:ind w:left="1080" w:hanging="1080"/>
      <w:jc w:val="both"/>
    </w:pPr>
    <w:rPr>
      <w:rFonts w:ascii="AvantGarde" w:hAnsi="AvantGarde"/>
      <w:b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D480D"/>
    <w:rPr>
      <w:rFonts w:ascii="AvantGarde" w:eastAsia="Times New Roman" w:hAnsi="AvantGarde" w:cs="Times New Roman"/>
      <w:b/>
      <w:sz w:val="20"/>
      <w:szCs w:val="24"/>
    </w:rPr>
  </w:style>
  <w:style w:type="character" w:styleId="Hyperlink">
    <w:name w:val="Hyperlink"/>
    <w:basedOn w:val="Absatz-Standardschriftart"/>
    <w:uiPriority w:val="99"/>
    <w:unhideWhenUsed/>
    <w:locked/>
    <w:rsid w:val="007F467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B16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0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List Bullet" w:locked="0"/>
    <w:lsdException w:name="Title" w:semiHidden="0" w:uiPriority="10" w:unhideWhenUsed="0" w:qFormat="1"/>
    <w:lsdException w:name="Default Paragraph Font" w:locked="0" w:uiPriority="1"/>
    <w:lsdException w:name="Body Text" w:locked="0"/>
    <w:lsdException w:name="Body Text Indent" w:locked="0" w:uiPriority="0"/>
    <w:lsdException w:name="Subtitle" w:semiHidden="0" w:uiPriority="11" w:unhideWhenUsed="0" w:qFormat="1"/>
    <w:lsdException w:name="Salutation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Strong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HTML Top of Form" w:locked="0"/>
    <w:lsdException w:name="HTML Bottom of Form" w:locked="0"/>
    <w:lsdException w:name="Normal Table" w:locked="0"/>
    <w:lsdException w:name="No List" w:locked="0"/>
    <w:lsdException w:name="Table Contemporary" w:locked="0"/>
    <w:lsdException w:name="Table Professional" w:locked="0"/>
    <w:lsdException w:name="Balloon Text" w:locked="0"/>
    <w:lsdException w:name="Table Grid" w:locked="0" w:semiHidden="0" w:uiPriority="59" w:unhideWhenUsed="0"/>
    <w:lsdException w:name="Table Theme" w:lock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21613"/>
  </w:style>
  <w:style w:type="paragraph" w:styleId="Fuzeile">
    <w:name w:val="footer"/>
    <w:basedOn w:val="Standard"/>
    <w:link w:val="Fu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21613"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A975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565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265BB9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locked/>
    <w:rsid w:val="0032356B"/>
    <w:rPr>
      <w:color w:val="808080"/>
    </w:rPr>
  </w:style>
  <w:style w:type="table" w:styleId="Tabellenraster">
    <w:name w:val="Table Grid"/>
    <w:basedOn w:val="NormaleTabelle"/>
    <w:uiPriority w:val="59"/>
    <w:rsid w:val="00327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semiHidden/>
    <w:locked/>
    <w:rsid w:val="009D480D"/>
    <w:pPr>
      <w:ind w:left="1080" w:hanging="1080"/>
      <w:jc w:val="both"/>
    </w:pPr>
    <w:rPr>
      <w:rFonts w:ascii="AvantGarde" w:hAnsi="AvantGarde"/>
      <w:b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D480D"/>
    <w:rPr>
      <w:rFonts w:ascii="AvantGarde" w:eastAsia="Times New Roman" w:hAnsi="AvantGarde" w:cs="Times New Roman"/>
      <w:b/>
      <w:sz w:val="20"/>
      <w:szCs w:val="24"/>
    </w:rPr>
  </w:style>
  <w:style w:type="character" w:styleId="Hyperlink">
    <w:name w:val="Hyperlink"/>
    <w:basedOn w:val="Absatz-Standardschriftart"/>
    <w:uiPriority w:val="99"/>
    <w:unhideWhenUsed/>
    <w:locked/>
    <w:rsid w:val="007F467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B16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mbv.de/datenschut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yerr\AppData\Roaming\Microsoft\Templates\Verhaltensanforderung%20blau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211F0CAE46042DD93603AFAFBF0D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A1799C-8F10-41BB-A7F9-019C207FC6C4}"/>
      </w:docPartPr>
      <w:docPartBody>
        <w:p w:rsidR="00FA68BA" w:rsidRDefault="00966899" w:rsidP="00966899">
          <w:pPr>
            <w:pStyle w:val="5211F0CAE46042DD93603AFAFBF0D96D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B43CC559144965A9934EA575711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9CC62-AC01-4EF5-92B7-4B01AB9951F7}"/>
      </w:docPartPr>
      <w:docPartBody>
        <w:p w:rsidR="00FA68BA" w:rsidRDefault="00966899" w:rsidP="00966899">
          <w:pPr>
            <w:pStyle w:val="47B43CC559144965A9934EA575711916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536D6A990F4173B866E39CF60CF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E3171-17F4-4466-87CE-F4F171FE757A}"/>
      </w:docPartPr>
      <w:docPartBody>
        <w:p w:rsidR="00880CD8" w:rsidRDefault="005E0060" w:rsidP="005E0060">
          <w:pPr>
            <w:pStyle w:val="5B536D6A990F4173B866E39CF60CFC88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BAD75762BFF4F4A9BE14249960E73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420CD0-A2C2-40C4-84C5-06B92E13D9FE}"/>
      </w:docPartPr>
      <w:docPartBody>
        <w:p w:rsidR="00880CD8" w:rsidRDefault="005E0060" w:rsidP="005E0060">
          <w:pPr>
            <w:pStyle w:val="9BAD75762BFF4F4A9BE14249960E734F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9089E30874C94847E0850EAC0B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F0034A-4AC6-4EFE-8B06-83BBB5EFB3A0}"/>
      </w:docPartPr>
      <w:docPartBody>
        <w:p w:rsidR="00880CD8" w:rsidRDefault="005E0060" w:rsidP="005E0060">
          <w:pPr>
            <w:pStyle w:val="26A9089E30874C94847E0850EAC0BCC7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C38BAAF683E46C4B3E1C169DA345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399DC-87BD-4FB4-A8F6-7D7F45E4DE17}"/>
      </w:docPartPr>
      <w:docPartBody>
        <w:p w:rsidR="00880CD8" w:rsidRDefault="005E0060" w:rsidP="005E0060">
          <w:pPr>
            <w:pStyle w:val="0C38BAAF683E46C4B3E1C169DA34584B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2538576562466181E30A5E3606E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53DA33-FE4C-4FAB-9271-D7BD4C766374}"/>
      </w:docPartPr>
      <w:docPartBody>
        <w:p w:rsidR="00880CD8" w:rsidRDefault="005E0060" w:rsidP="005E0060">
          <w:pPr>
            <w:pStyle w:val="BD2538576562466181E30A5E3606E5EC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CE860B08D54E039550B8F3FB5900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529C64-2C4D-49D5-91CB-7AE855AB49F6}"/>
      </w:docPartPr>
      <w:docPartBody>
        <w:p w:rsidR="0010026B" w:rsidRDefault="00FE5CF6" w:rsidP="00FE5CF6">
          <w:pPr>
            <w:pStyle w:val="17CE860B08D54E039550B8F3FB590000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0FF1EF6CDF42D7A53136D1C5F5A5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6A4C9-766C-4442-B424-23A5CACBD613}"/>
      </w:docPartPr>
      <w:docPartBody>
        <w:p w:rsidR="0010026B" w:rsidRDefault="00FE5CF6" w:rsidP="00FE5CF6">
          <w:pPr>
            <w:pStyle w:val="630FF1EF6CDF42D7A53136D1C5F5A5FC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8DE7E5E58404E9DCE48FCE3770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A9460-F160-420F-B822-4165C5705769}"/>
      </w:docPartPr>
      <w:docPartBody>
        <w:p w:rsidR="0010026B" w:rsidRDefault="00FE5CF6" w:rsidP="00FE5CF6">
          <w:pPr>
            <w:pStyle w:val="9688DE7E5E58404E9DCE48FCE3770454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55"/>
    <w:rsid w:val="000E12CE"/>
    <w:rsid w:val="0010026B"/>
    <w:rsid w:val="00135F55"/>
    <w:rsid w:val="00467F6A"/>
    <w:rsid w:val="00541613"/>
    <w:rsid w:val="00543228"/>
    <w:rsid w:val="00573F03"/>
    <w:rsid w:val="005A1F76"/>
    <w:rsid w:val="005E0060"/>
    <w:rsid w:val="00880CD8"/>
    <w:rsid w:val="00966899"/>
    <w:rsid w:val="009E6AA7"/>
    <w:rsid w:val="00FA68BA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E5CF6"/>
    <w:rPr>
      <w:color w:val="808080"/>
    </w:rPr>
  </w:style>
  <w:style w:type="paragraph" w:customStyle="1" w:styleId="CB03D6568E524199A0E32C0722D119A8">
    <w:name w:val="CB03D6568E524199A0E32C0722D119A8"/>
  </w:style>
  <w:style w:type="paragraph" w:customStyle="1" w:styleId="67AB81ABCEAB45DEB30EBD38A38E0811">
    <w:name w:val="67AB81ABCEAB45DEB30EBD38A38E0811"/>
  </w:style>
  <w:style w:type="paragraph" w:customStyle="1" w:styleId="DF0F568DC65645CA96BA31EB0693A20C">
    <w:name w:val="DF0F568DC65645CA96BA31EB0693A20C"/>
    <w:rsid w:val="00135F55"/>
  </w:style>
  <w:style w:type="paragraph" w:customStyle="1" w:styleId="C25EB435DDA648A39B8B0B32840E8304">
    <w:name w:val="C25EB435DDA648A39B8B0B32840E8304"/>
    <w:rsid w:val="00573F03"/>
  </w:style>
  <w:style w:type="paragraph" w:customStyle="1" w:styleId="8298A84681194AEE91C2758D3BDE10FE">
    <w:name w:val="8298A84681194AEE91C2758D3BDE10FE"/>
    <w:rsid w:val="00573F03"/>
  </w:style>
  <w:style w:type="paragraph" w:customStyle="1" w:styleId="3E0A4D43977B48E38A001E51DCCDBA92">
    <w:name w:val="3E0A4D43977B48E38A001E51DCCDBA92"/>
    <w:rsid w:val="00573F03"/>
  </w:style>
  <w:style w:type="paragraph" w:customStyle="1" w:styleId="F175865A7F964A9581E0E70157C8450A">
    <w:name w:val="F175865A7F964A9581E0E70157C8450A"/>
    <w:rsid w:val="00966899"/>
  </w:style>
  <w:style w:type="paragraph" w:customStyle="1" w:styleId="C808E8DA5EE44B3DBAB5A8D1CFFB3C93">
    <w:name w:val="C808E8DA5EE44B3DBAB5A8D1CFFB3C93"/>
    <w:rsid w:val="00966899"/>
  </w:style>
  <w:style w:type="paragraph" w:customStyle="1" w:styleId="57CF856099134C86BB930FB58D342F00">
    <w:name w:val="57CF856099134C86BB930FB58D342F00"/>
    <w:rsid w:val="00966899"/>
  </w:style>
  <w:style w:type="paragraph" w:customStyle="1" w:styleId="5211F0CAE46042DD93603AFAFBF0D96D">
    <w:name w:val="5211F0CAE46042DD93603AFAFBF0D96D"/>
    <w:rsid w:val="00966899"/>
  </w:style>
  <w:style w:type="paragraph" w:customStyle="1" w:styleId="0E5F2FDE1B1A49ADAF755BD36BA786BD">
    <w:name w:val="0E5F2FDE1B1A49ADAF755BD36BA786BD"/>
    <w:rsid w:val="00966899"/>
  </w:style>
  <w:style w:type="paragraph" w:customStyle="1" w:styleId="39DA2D5F540847549250C4D04DE62FD1">
    <w:name w:val="39DA2D5F540847549250C4D04DE62FD1"/>
    <w:rsid w:val="00966899"/>
  </w:style>
  <w:style w:type="paragraph" w:customStyle="1" w:styleId="448C7AA17680408B9E154C180FECBB82">
    <w:name w:val="448C7AA17680408B9E154C180FECBB82"/>
    <w:rsid w:val="00966899"/>
  </w:style>
  <w:style w:type="paragraph" w:customStyle="1" w:styleId="47B43CC559144965A9934EA575711916">
    <w:name w:val="47B43CC559144965A9934EA575711916"/>
    <w:rsid w:val="00966899"/>
  </w:style>
  <w:style w:type="paragraph" w:customStyle="1" w:styleId="C8E7F50AB5674B5B893B573D96D5BAD8">
    <w:name w:val="C8E7F50AB5674B5B893B573D96D5BAD8"/>
    <w:rsid w:val="00543228"/>
  </w:style>
  <w:style w:type="paragraph" w:customStyle="1" w:styleId="195342A2BAA140CEA671062A1505C20D">
    <w:name w:val="195342A2BAA140CEA671062A1505C20D"/>
    <w:rsid w:val="009E6AA7"/>
  </w:style>
  <w:style w:type="paragraph" w:customStyle="1" w:styleId="0627D7FC4CC840D99A7F9EA0196FEB65">
    <w:name w:val="0627D7FC4CC840D99A7F9EA0196FEB65"/>
    <w:rsid w:val="005E0060"/>
  </w:style>
  <w:style w:type="paragraph" w:customStyle="1" w:styleId="5B536D6A990F4173B866E39CF60CFC88">
    <w:name w:val="5B536D6A990F4173B866E39CF60CFC88"/>
    <w:rsid w:val="005E0060"/>
  </w:style>
  <w:style w:type="paragraph" w:customStyle="1" w:styleId="9BAD75762BFF4F4A9BE14249960E734F">
    <w:name w:val="9BAD75762BFF4F4A9BE14249960E734F"/>
    <w:rsid w:val="005E0060"/>
  </w:style>
  <w:style w:type="paragraph" w:customStyle="1" w:styleId="26A9089E30874C94847E0850EAC0BCC7">
    <w:name w:val="26A9089E30874C94847E0850EAC0BCC7"/>
    <w:rsid w:val="005E0060"/>
  </w:style>
  <w:style w:type="paragraph" w:customStyle="1" w:styleId="0C38BAAF683E46C4B3E1C169DA34584B">
    <w:name w:val="0C38BAAF683E46C4B3E1C169DA34584B"/>
    <w:rsid w:val="005E0060"/>
  </w:style>
  <w:style w:type="paragraph" w:customStyle="1" w:styleId="BD2538576562466181E30A5E3606E5EC">
    <w:name w:val="BD2538576562466181E30A5E3606E5EC"/>
    <w:rsid w:val="005E0060"/>
  </w:style>
  <w:style w:type="paragraph" w:customStyle="1" w:styleId="EA4B8379302846BC8190C02909D248C3">
    <w:name w:val="EA4B8379302846BC8190C02909D248C3"/>
    <w:rsid w:val="00FE5CF6"/>
  </w:style>
  <w:style w:type="paragraph" w:customStyle="1" w:styleId="392BE99EB5C342228FD7FE5B32F1DCD8">
    <w:name w:val="392BE99EB5C342228FD7FE5B32F1DCD8"/>
    <w:rsid w:val="00FE5CF6"/>
  </w:style>
  <w:style w:type="paragraph" w:customStyle="1" w:styleId="4BE43DA5EB60407589F97142D2AECA43">
    <w:name w:val="4BE43DA5EB60407589F97142D2AECA43"/>
    <w:rsid w:val="00FE5CF6"/>
  </w:style>
  <w:style w:type="paragraph" w:customStyle="1" w:styleId="17CE860B08D54E039550B8F3FB590000">
    <w:name w:val="17CE860B08D54E039550B8F3FB590000"/>
    <w:rsid w:val="00FE5CF6"/>
  </w:style>
  <w:style w:type="paragraph" w:customStyle="1" w:styleId="630FF1EF6CDF42D7A53136D1C5F5A5FC">
    <w:name w:val="630FF1EF6CDF42D7A53136D1C5F5A5FC"/>
    <w:rsid w:val="00FE5CF6"/>
  </w:style>
  <w:style w:type="paragraph" w:customStyle="1" w:styleId="2A55D6456DDE476188188D7A57038FC8">
    <w:name w:val="2A55D6456DDE476188188D7A57038FC8"/>
    <w:rsid w:val="00FE5CF6"/>
  </w:style>
  <w:style w:type="paragraph" w:customStyle="1" w:styleId="9688DE7E5E58404E9DCE48FCE3770454">
    <w:name w:val="9688DE7E5E58404E9DCE48FCE3770454"/>
    <w:rsid w:val="00FE5C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E5CF6"/>
    <w:rPr>
      <w:color w:val="808080"/>
    </w:rPr>
  </w:style>
  <w:style w:type="paragraph" w:customStyle="1" w:styleId="CB03D6568E524199A0E32C0722D119A8">
    <w:name w:val="CB03D6568E524199A0E32C0722D119A8"/>
  </w:style>
  <w:style w:type="paragraph" w:customStyle="1" w:styleId="67AB81ABCEAB45DEB30EBD38A38E0811">
    <w:name w:val="67AB81ABCEAB45DEB30EBD38A38E0811"/>
  </w:style>
  <w:style w:type="paragraph" w:customStyle="1" w:styleId="DF0F568DC65645CA96BA31EB0693A20C">
    <w:name w:val="DF0F568DC65645CA96BA31EB0693A20C"/>
    <w:rsid w:val="00135F55"/>
  </w:style>
  <w:style w:type="paragraph" w:customStyle="1" w:styleId="C25EB435DDA648A39B8B0B32840E8304">
    <w:name w:val="C25EB435DDA648A39B8B0B32840E8304"/>
    <w:rsid w:val="00573F03"/>
  </w:style>
  <w:style w:type="paragraph" w:customStyle="1" w:styleId="8298A84681194AEE91C2758D3BDE10FE">
    <w:name w:val="8298A84681194AEE91C2758D3BDE10FE"/>
    <w:rsid w:val="00573F03"/>
  </w:style>
  <w:style w:type="paragraph" w:customStyle="1" w:styleId="3E0A4D43977B48E38A001E51DCCDBA92">
    <w:name w:val="3E0A4D43977B48E38A001E51DCCDBA92"/>
    <w:rsid w:val="00573F03"/>
  </w:style>
  <w:style w:type="paragraph" w:customStyle="1" w:styleId="F175865A7F964A9581E0E70157C8450A">
    <w:name w:val="F175865A7F964A9581E0E70157C8450A"/>
    <w:rsid w:val="00966899"/>
  </w:style>
  <w:style w:type="paragraph" w:customStyle="1" w:styleId="C808E8DA5EE44B3DBAB5A8D1CFFB3C93">
    <w:name w:val="C808E8DA5EE44B3DBAB5A8D1CFFB3C93"/>
    <w:rsid w:val="00966899"/>
  </w:style>
  <w:style w:type="paragraph" w:customStyle="1" w:styleId="57CF856099134C86BB930FB58D342F00">
    <w:name w:val="57CF856099134C86BB930FB58D342F00"/>
    <w:rsid w:val="00966899"/>
  </w:style>
  <w:style w:type="paragraph" w:customStyle="1" w:styleId="5211F0CAE46042DD93603AFAFBF0D96D">
    <w:name w:val="5211F0CAE46042DD93603AFAFBF0D96D"/>
    <w:rsid w:val="00966899"/>
  </w:style>
  <w:style w:type="paragraph" w:customStyle="1" w:styleId="0E5F2FDE1B1A49ADAF755BD36BA786BD">
    <w:name w:val="0E5F2FDE1B1A49ADAF755BD36BA786BD"/>
    <w:rsid w:val="00966899"/>
  </w:style>
  <w:style w:type="paragraph" w:customStyle="1" w:styleId="39DA2D5F540847549250C4D04DE62FD1">
    <w:name w:val="39DA2D5F540847549250C4D04DE62FD1"/>
    <w:rsid w:val="00966899"/>
  </w:style>
  <w:style w:type="paragraph" w:customStyle="1" w:styleId="448C7AA17680408B9E154C180FECBB82">
    <w:name w:val="448C7AA17680408B9E154C180FECBB82"/>
    <w:rsid w:val="00966899"/>
  </w:style>
  <w:style w:type="paragraph" w:customStyle="1" w:styleId="47B43CC559144965A9934EA575711916">
    <w:name w:val="47B43CC559144965A9934EA575711916"/>
    <w:rsid w:val="00966899"/>
  </w:style>
  <w:style w:type="paragraph" w:customStyle="1" w:styleId="C8E7F50AB5674B5B893B573D96D5BAD8">
    <w:name w:val="C8E7F50AB5674B5B893B573D96D5BAD8"/>
    <w:rsid w:val="00543228"/>
  </w:style>
  <w:style w:type="paragraph" w:customStyle="1" w:styleId="195342A2BAA140CEA671062A1505C20D">
    <w:name w:val="195342A2BAA140CEA671062A1505C20D"/>
    <w:rsid w:val="009E6AA7"/>
  </w:style>
  <w:style w:type="paragraph" w:customStyle="1" w:styleId="0627D7FC4CC840D99A7F9EA0196FEB65">
    <w:name w:val="0627D7FC4CC840D99A7F9EA0196FEB65"/>
    <w:rsid w:val="005E0060"/>
  </w:style>
  <w:style w:type="paragraph" w:customStyle="1" w:styleId="5B536D6A990F4173B866E39CF60CFC88">
    <w:name w:val="5B536D6A990F4173B866E39CF60CFC88"/>
    <w:rsid w:val="005E0060"/>
  </w:style>
  <w:style w:type="paragraph" w:customStyle="1" w:styleId="9BAD75762BFF4F4A9BE14249960E734F">
    <w:name w:val="9BAD75762BFF4F4A9BE14249960E734F"/>
    <w:rsid w:val="005E0060"/>
  </w:style>
  <w:style w:type="paragraph" w:customStyle="1" w:styleId="26A9089E30874C94847E0850EAC0BCC7">
    <w:name w:val="26A9089E30874C94847E0850EAC0BCC7"/>
    <w:rsid w:val="005E0060"/>
  </w:style>
  <w:style w:type="paragraph" w:customStyle="1" w:styleId="0C38BAAF683E46C4B3E1C169DA34584B">
    <w:name w:val="0C38BAAF683E46C4B3E1C169DA34584B"/>
    <w:rsid w:val="005E0060"/>
  </w:style>
  <w:style w:type="paragraph" w:customStyle="1" w:styleId="BD2538576562466181E30A5E3606E5EC">
    <w:name w:val="BD2538576562466181E30A5E3606E5EC"/>
    <w:rsid w:val="005E0060"/>
  </w:style>
  <w:style w:type="paragraph" w:customStyle="1" w:styleId="EA4B8379302846BC8190C02909D248C3">
    <w:name w:val="EA4B8379302846BC8190C02909D248C3"/>
    <w:rsid w:val="00FE5CF6"/>
  </w:style>
  <w:style w:type="paragraph" w:customStyle="1" w:styleId="392BE99EB5C342228FD7FE5B32F1DCD8">
    <w:name w:val="392BE99EB5C342228FD7FE5B32F1DCD8"/>
    <w:rsid w:val="00FE5CF6"/>
  </w:style>
  <w:style w:type="paragraph" w:customStyle="1" w:styleId="4BE43DA5EB60407589F97142D2AECA43">
    <w:name w:val="4BE43DA5EB60407589F97142D2AECA43"/>
    <w:rsid w:val="00FE5CF6"/>
  </w:style>
  <w:style w:type="paragraph" w:customStyle="1" w:styleId="17CE860B08D54E039550B8F3FB590000">
    <w:name w:val="17CE860B08D54E039550B8F3FB590000"/>
    <w:rsid w:val="00FE5CF6"/>
  </w:style>
  <w:style w:type="paragraph" w:customStyle="1" w:styleId="630FF1EF6CDF42D7A53136D1C5F5A5FC">
    <w:name w:val="630FF1EF6CDF42D7A53136D1C5F5A5FC"/>
    <w:rsid w:val="00FE5CF6"/>
  </w:style>
  <w:style w:type="paragraph" w:customStyle="1" w:styleId="2A55D6456DDE476188188D7A57038FC8">
    <w:name w:val="2A55D6456DDE476188188D7A57038FC8"/>
    <w:rsid w:val="00FE5CF6"/>
  </w:style>
  <w:style w:type="paragraph" w:customStyle="1" w:styleId="9688DE7E5E58404E9DCE48FCE3770454">
    <w:name w:val="9688DE7E5E58404E9DCE48FCE3770454"/>
    <w:rsid w:val="00FE5C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AE52A-7255-4BBC-9962-9EC0236C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Verhaltensanforderung blau.dotx</Template>
  <TotalTime>0</TotalTime>
  <Pages>1</Pages>
  <Words>107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Beyer, Rene</dc:creator>
  <cp:lastModifiedBy>Beyer, Rene</cp:lastModifiedBy>
  <cp:revision>7</cp:revision>
  <cp:lastPrinted>2015-05-28T12:43:00Z</cp:lastPrinted>
  <dcterms:created xsi:type="dcterms:W3CDTF">2017-09-28T10:17:00Z</dcterms:created>
  <dcterms:modified xsi:type="dcterms:W3CDTF">2019-05-17T09:57:00Z</dcterms:modified>
</cp:coreProperties>
</file>